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4153447"/>
        <w:docPartObj>
          <w:docPartGallery w:val="Custom Cover Pages"/>
          <w:docPartUnique/>
        </w:docPartObj>
      </w:sdtPr>
      <w:sdtEndPr>
        <w:rPr>
          <w:color w:val="1F497D" w:themeColor="text2"/>
          <w:sz w:val="32"/>
          <w:szCs w:val="20"/>
        </w:rPr>
      </w:sdtEndPr>
      <w:sdtContent>
        <w:p w14:paraId="6FA0A500" w14:textId="68B05AC9" w:rsidR="00303766" w:rsidRPr="008D220C" w:rsidRDefault="00C34716">
          <w:r w:rsidRPr="008D220C">
            <w:rPr>
              <w:noProof/>
            </w:rPr>
            <w:drawing>
              <wp:anchor distT="0" distB="0" distL="114300" distR="114300" simplePos="0" relativeHeight="251665407" behindDoc="0" locked="0" layoutInCell="1" allowOverlap="1" wp14:anchorId="57239436" wp14:editId="2BF7259D">
                <wp:simplePos x="0" y="0"/>
                <wp:positionH relativeFrom="margin">
                  <wp:align>left</wp:align>
                </wp:positionH>
                <wp:positionV relativeFrom="margin">
                  <wp:posOffset>9525</wp:posOffset>
                </wp:positionV>
                <wp:extent cx="1537200" cy="1076400"/>
                <wp:effectExtent l="0" t="0" r="6350" b="0"/>
                <wp:wrapNone/>
                <wp:docPr id="19" name="Imag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178B8851-6C1B-3A42-8C90-040AC628960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13">
                          <a:extLst>
                            <a:ext uri="{FF2B5EF4-FFF2-40B4-BE49-F238E27FC236}">
                              <a16:creationId xmlns:a16="http://schemas.microsoft.com/office/drawing/2014/main" id="{178B8851-6C1B-3A42-8C90-040AC628960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7200" cy="107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220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4895" behindDoc="0" locked="0" layoutInCell="1" allowOverlap="1" wp14:anchorId="3051A925" wp14:editId="031C92C5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-896155</wp:posOffset>
                    </wp:positionV>
                    <wp:extent cx="7559675" cy="10672445"/>
                    <wp:effectExtent l="0" t="0" r="3175" b="0"/>
                    <wp:wrapNone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560291" cy="10672549"/>
                              <a:chOff x="0" y="0"/>
                              <a:chExt cx="7560291" cy="10672549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7560291" cy="106725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" name="Image 12">
                                <a:extLst>
                                  <a:ext uri="{FF2B5EF4-FFF2-40B4-BE49-F238E27FC236}">
                                    <a16:creationId xmlns:a16="http://schemas.microsoft.com/office/drawing/2014/main" id="{B894C022-BB0E-2846-80FD-C532077640CA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868883" y="1632629"/>
                                <a:ext cx="2152014" cy="74274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6" name="Rectangle 6"/>
                            <wps:cNvSpPr/>
                            <wps:spPr>
                              <a:xfrm>
                                <a:off x="450568" y="9084623"/>
                                <a:ext cx="2313829" cy="6917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949320" w14:textId="77777777" w:rsidR="00466176" w:rsidRPr="00DB1AAF" w:rsidRDefault="00466176" w:rsidP="006F4328">
                                  <w:pPr>
                                    <w:spacing w:after="0"/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</w:pPr>
                                  <w:r w:rsidRPr="00DB1AAF"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  <w:t>Agence du Numérique en Santé</w:t>
                                  </w:r>
                                </w:p>
                                <w:p w14:paraId="06DCFE3B" w14:textId="77777777" w:rsidR="00466176" w:rsidRPr="00DB1AAF" w:rsidRDefault="00466176" w:rsidP="006F4328">
                                  <w:pPr>
                                    <w:spacing w:after="0"/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</w:pPr>
                                  <w:r w:rsidRPr="00DB1AAF"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  <w:t>9, rue Georges Pitard – 75015 Paris</w:t>
                                  </w:r>
                                </w:p>
                                <w:p w14:paraId="6711DB79" w14:textId="77777777" w:rsidR="00466176" w:rsidRPr="00DB1AAF" w:rsidRDefault="00466176" w:rsidP="006F4328">
                                  <w:pPr>
                                    <w:spacing w:after="0"/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</w:pPr>
                                  <w:r w:rsidRPr="00DB1AAF"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  <w:t>T. 01 58 45 32 50</w:t>
                                  </w:r>
                                </w:p>
                                <w:p w14:paraId="331D9A15" w14:textId="77777777" w:rsidR="00466176" w:rsidRPr="00DB1AAF" w:rsidRDefault="00466176" w:rsidP="006F4328">
                                  <w:pPr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</w:pPr>
                                  <w:r w:rsidRPr="00DB1AAF">
                                    <w:rPr>
                                      <w:rFonts w:cs="Arial"/>
                                      <w:color w:val="575757"/>
                                      <w:sz w:val="16"/>
                                    </w:rPr>
                                    <w:t>esante.gouv.fr</w:t>
                                  </w:r>
                                </w:p>
                                <w:p w14:paraId="11ACEB67" w14:textId="77777777" w:rsidR="00466176" w:rsidRDefault="00466176" w:rsidP="006F432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051A925" id="Groupe 2" o:spid="_x0000_s1026" style="position:absolute;left:0;text-align:left;margin-left:0;margin-top:-70.55pt;width:595.25pt;height:840.35pt;z-index:251664895;mso-position-horizontal:left;mso-position-horizontal-relative:page;mso-height-relative:margin" coordsize="75602,1067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">
                    <v:rect id="Rectangle 3" o:spid="_x0000_s1027" style="position:absolute;width:75602;height:106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" fillcolor="white [3212]" stroked="f" strokeweight="2p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12" o:spid="_x0000_s1028" type="#_x0000_t75" style="position:absolute;left:48688;top:16326;width:21520;height:74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">
                      <v:imagedata r:id="rId10" o:title=""/>
                    </v:shape>
                    <v:rect id="Rectangle 6" o:spid="_x0000_s1029" style="position:absolute;left:4505;top:90846;width:23138;height:69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        <v:textbox>
                        <w:txbxContent>
                          <w:p w14:paraId="48949320" w14:textId="77777777" w:rsidR="00466176" w:rsidRPr="00DB1AAF" w:rsidRDefault="00466176" w:rsidP="006F4328">
                            <w:pPr>
                              <w:spacing w:after="0"/>
                              <w:rPr>
                                <w:rFonts w:cs="Arial"/>
                                <w:color w:val="575757"/>
                                <w:sz w:val="16"/>
                              </w:rPr>
                            </w:pPr>
                            <w:r w:rsidRPr="00DB1AAF">
                              <w:rPr>
                                <w:rFonts w:cs="Arial"/>
                                <w:color w:val="575757"/>
                                <w:sz w:val="16"/>
                              </w:rPr>
                              <w:t>Agence du Numérique en Santé</w:t>
                            </w:r>
                          </w:p>
                          <w:p w14:paraId="06DCFE3B" w14:textId="77777777" w:rsidR="00466176" w:rsidRPr="00DB1AAF" w:rsidRDefault="00466176" w:rsidP="006F4328">
                            <w:pPr>
                              <w:spacing w:after="0"/>
                              <w:rPr>
                                <w:rFonts w:cs="Arial"/>
                                <w:color w:val="575757"/>
                                <w:sz w:val="16"/>
                              </w:rPr>
                            </w:pPr>
                            <w:r w:rsidRPr="00DB1AAF">
                              <w:rPr>
                                <w:rFonts w:cs="Arial"/>
                                <w:color w:val="575757"/>
                                <w:sz w:val="16"/>
                              </w:rPr>
                              <w:t>9, rue Georges Pitard – 75015 Paris</w:t>
                            </w:r>
                          </w:p>
                          <w:p w14:paraId="6711DB79" w14:textId="77777777" w:rsidR="00466176" w:rsidRPr="00DB1AAF" w:rsidRDefault="00466176" w:rsidP="006F4328">
                            <w:pPr>
                              <w:spacing w:after="0"/>
                              <w:rPr>
                                <w:rFonts w:cs="Arial"/>
                                <w:color w:val="575757"/>
                                <w:sz w:val="16"/>
                              </w:rPr>
                            </w:pPr>
                            <w:r w:rsidRPr="00DB1AAF">
                              <w:rPr>
                                <w:rFonts w:cs="Arial"/>
                                <w:color w:val="575757"/>
                                <w:sz w:val="16"/>
                              </w:rPr>
                              <w:t>T. 01 58 45 32 50</w:t>
                            </w:r>
                          </w:p>
                          <w:p w14:paraId="331D9A15" w14:textId="77777777" w:rsidR="00466176" w:rsidRPr="00DB1AAF" w:rsidRDefault="00466176" w:rsidP="006F4328">
                            <w:pPr>
                              <w:rPr>
                                <w:rFonts w:cs="Arial"/>
                                <w:color w:val="575757"/>
                                <w:sz w:val="16"/>
                              </w:rPr>
                            </w:pPr>
                            <w:r w:rsidRPr="00DB1AAF">
                              <w:rPr>
                                <w:rFonts w:cs="Arial"/>
                                <w:color w:val="575757"/>
                                <w:sz w:val="16"/>
                              </w:rPr>
                              <w:t>esante.gouv.fr</w:t>
                            </w:r>
                          </w:p>
                          <w:p w14:paraId="11ACEB67" w14:textId="77777777" w:rsidR="00466176" w:rsidRDefault="00466176" w:rsidP="006F432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w10:wrap anchorx="page"/>
                  </v:group>
                </w:pict>
              </mc:Fallback>
            </mc:AlternateContent>
          </w:r>
        </w:p>
        <w:p w14:paraId="00E6E90A" w14:textId="77777777" w:rsidR="00374AE5" w:rsidRPr="008D220C" w:rsidRDefault="00374AE5">
          <w:pPr>
            <w:jc w:val="left"/>
            <w:rPr>
              <w:color w:val="1F497D" w:themeColor="text2"/>
              <w:sz w:val="32"/>
              <w:szCs w:val="20"/>
            </w:rPr>
          </w:pPr>
        </w:p>
        <w:p w14:paraId="3586D7CF" w14:textId="77777777" w:rsidR="00374AE5" w:rsidRPr="008D220C" w:rsidRDefault="00374AE5">
          <w:pPr>
            <w:jc w:val="left"/>
            <w:rPr>
              <w:color w:val="1F497D" w:themeColor="text2"/>
              <w:sz w:val="32"/>
              <w:szCs w:val="20"/>
            </w:rPr>
          </w:pPr>
        </w:p>
        <w:p w14:paraId="1111FC5E" w14:textId="77777777" w:rsidR="00374AE5" w:rsidRPr="008D220C" w:rsidRDefault="00374AE5">
          <w:pPr>
            <w:jc w:val="left"/>
            <w:rPr>
              <w:color w:val="1F497D" w:themeColor="text2"/>
              <w:sz w:val="32"/>
              <w:szCs w:val="20"/>
            </w:rPr>
          </w:pPr>
        </w:p>
        <w:p w14:paraId="7A0B4AC2" w14:textId="77777777" w:rsidR="00303766" w:rsidRPr="008D220C" w:rsidRDefault="005C1E58">
          <w:pPr>
            <w:jc w:val="left"/>
            <w:rPr>
              <w:color w:val="1F497D" w:themeColor="text2"/>
              <w:sz w:val="32"/>
              <w:szCs w:val="20"/>
            </w:rPr>
          </w:pPr>
        </w:p>
      </w:sdtContent>
    </w:sdt>
    <w:p w14:paraId="1E3FDF8D" w14:textId="77777777" w:rsidR="00374AE5" w:rsidRPr="008D220C" w:rsidRDefault="00374AE5">
      <w:pPr>
        <w:jc w:val="left"/>
        <w:rPr>
          <w:rFonts w:eastAsia="Times New Roman" w:cs="Arial"/>
          <w:b/>
          <w:szCs w:val="24"/>
          <w:u w:val="single"/>
          <w:lang w:eastAsia="fr-FR"/>
        </w:rPr>
      </w:pPr>
      <w:r w:rsidRPr="008D220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ABB73F1" wp14:editId="32A39C96">
                <wp:simplePos x="0" y="0"/>
                <wp:positionH relativeFrom="margin">
                  <wp:align>left</wp:align>
                </wp:positionH>
                <wp:positionV relativeFrom="margin">
                  <wp:posOffset>3110229</wp:posOffset>
                </wp:positionV>
                <wp:extent cx="4047214" cy="3409950"/>
                <wp:effectExtent l="0" t="0" r="10795" b="19050"/>
                <wp:wrapNone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7214" cy="3409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57575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Overlap w:val="never"/>
                              <w:tblW w:w="4870" w:type="pct"/>
                              <w:tblInd w:w="19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top w:w="57" w:type="dxa"/>
                                <w:left w:w="57" w:type="dxa"/>
                                <w:bottom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01"/>
                              <w:gridCol w:w="162"/>
                              <w:gridCol w:w="2077"/>
                              <w:gridCol w:w="162"/>
                              <w:gridCol w:w="735"/>
                              <w:gridCol w:w="491"/>
                            </w:tblGrid>
                            <w:tr w:rsidR="00466176" w:rsidRPr="00795469" w14:paraId="65F65285" w14:textId="77777777" w:rsidTr="00E31063">
                              <w:trPr>
                                <w:gridAfter w:val="1"/>
                                <w:wAfter w:w="414" w:type="pct"/>
                                <w:trHeight w:val="1417"/>
                              </w:trPr>
                              <w:tc>
                                <w:tcPr>
                                  <w:tcW w:w="4586" w:type="pct"/>
                                  <w:gridSpan w:val="5"/>
                                  <w:shd w:val="clear" w:color="auto" w:fill="auto"/>
                                </w:tcPr>
                                <w:p w14:paraId="01243AF4" w14:textId="728F7E08" w:rsidR="00466176" w:rsidRPr="00374AE5" w:rsidRDefault="00466176" w:rsidP="006F4328">
                                  <w:pPr>
                                    <w:pStyle w:val="Pgarde-T1"/>
                                    <w:ind w:left="0"/>
                                    <w:suppressOverlap/>
                                    <w:jc w:val="left"/>
                                    <w:rPr>
                                      <w:color w:val="006AB2"/>
                                    </w:rPr>
                                  </w:pPr>
                                  <w:r w:rsidRPr="00374AE5">
                                    <w:rPr>
                                      <w:color w:val="006AB2"/>
                                    </w:rPr>
                                    <w:fldChar w:fldCharType="begin"/>
                                  </w:r>
                                  <w:r w:rsidRPr="00374AE5">
                                    <w:rPr>
                                      <w:color w:val="006AB2"/>
                                    </w:rPr>
                                    <w:instrText xml:space="preserve"> DOCPROPERTY  _Titre  \* MERGEFORMAT </w:instrText>
                                  </w:r>
                                  <w:r w:rsidRPr="00374AE5">
                                    <w:rPr>
                                      <w:color w:val="006AB2"/>
                                    </w:rPr>
                                    <w:fldChar w:fldCharType="separate"/>
                                  </w:r>
                                  <w:r w:rsidR="00E60AC3">
                                    <w:rPr>
                                      <w:color w:val="006AB2"/>
                                    </w:rPr>
                                    <w:t>Canevas de PSSI pour les structures des secteurs sanitaire et médico-social</w:t>
                                  </w:r>
                                  <w:r w:rsidRPr="00374AE5">
                                    <w:rPr>
                                      <w:color w:val="006AB2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466176" w:rsidRPr="00374AE5" w14:paraId="6B008123" w14:textId="77777777" w:rsidTr="00E31063">
                              <w:trPr>
                                <w:gridAfter w:val="1"/>
                                <w:wAfter w:w="414" w:type="pct"/>
                                <w:trHeight w:val="1789"/>
                              </w:trPr>
                              <w:tc>
                                <w:tcPr>
                                  <w:tcW w:w="4586" w:type="pct"/>
                                  <w:gridSpan w:val="5"/>
                                  <w:shd w:val="clear" w:color="auto" w:fill="auto"/>
                                </w:tcPr>
                                <w:p w14:paraId="7ACEB23B" w14:textId="6D145498" w:rsidR="00466176" w:rsidRDefault="00466176" w:rsidP="006F4328">
                                  <w:pPr>
                                    <w:pStyle w:val="Pgarde-T3"/>
                                    <w:spacing w:before="0"/>
                                    <w:ind w:left="0"/>
                                    <w:suppressOverlap/>
                                    <w:jc w:val="left"/>
                                    <w:rPr>
                                      <w:color w:val="575757"/>
                                    </w:rPr>
                                  </w:pPr>
                                  <w:r w:rsidRPr="00374AE5">
                                    <w:rPr>
                                      <w:color w:val="575757"/>
                                    </w:rPr>
                                    <w:fldChar w:fldCharType="begin"/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instrText xml:space="preserve"> DOCPROPERTY  _Sous-titre  \* MERGEFORMAT </w:instrText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fldChar w:fldCharType="separate"/>
                                  </w:r>
                                  <w:r w:rsidR="00E60AC3">
                                    <w:rPr>
                                      <w:color w:val="575757"/>
                                    </w:rPr>
                                    <w:t>Annexe : Couverture des règles de la PSSIE</w:t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fldChar w:fldCharType="end"/>
                                  </w:r>
                                </w:p>
                                <w:p w14:paraId="35C894C8" w14:textId="14C957A6" w:rsidR="00466176" w:rsidRPr="00374AE5" w:rsidRDefault="00466176" w:rsidP="006F4328">
                                  <w:pPr>
                                    <w:pStyle w:val="Pgarde-T3"/>
                                    <w:spacing w:before="0"/>
                                    <w:ind w:left="0"/>
                                    <w:suppressOverlap/>
                                    <w:jc w:val="left"/>
                                    <w:rPr>
                                      <w:color w:val="575757"/>
                                    </w:rPr>
                                  </w:pPr>
                                  <w:r w:rsidRPr="00374AE5">
                                    <w:rPr>
                                      <w:color w:val="575757"/>
                                    </w:rPr>
                                    <w:fldChar w:fldCharType="begin"/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instrText xml:space="preserve"> DOCPROPERTY  _</w:instrText>
                                  </w:r>
                                  <w:r>
                                    <w:rPr>
                                      <w:color w:val="575757"/>
                                    </w:rPr>
                                    <w:instrText>Projet</w:instrText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instrText xml:space="preserve">  \* MERGEFORMAT </w:instrText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fldChar w:fldCharType="separate"/>
                                  </w:r>
                                  <w:r w:rsidR="00E60AC3">
                                    <w:rPr>
                                      <w:color w:val="575757"/>
                                    </w:rPr>
                                    <w:t>PGSSI-S</w:t>
                                  </w:r>
                                  <w:r w:rsidRPr="00374AE5">
                                    <w:rPr>
                                      <w:color w:val="575757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31063" w:rsidRPr="00E31063" w14:paraId="1550576B" w14:textId="77777777" w:rsidTr="00E31063">
                              <w:trPr>
                                <w:trHeight w:val="283"/>
                              </w:trPr>
                              <w:tc>
                                <w:tcPr>
                                  <w:tcW w:w="1940" w:type="pct"/>
                                  <w:shd w:val="clear" w:color="auto" w:fill="auto"/>
                                  <w:vAlign w:val="bottom"/>
                                </w:tcPr>
                                <w:p w14:paraId="6344CF91" w14:textId="229BD5FF" w:rsidR="00E31063" w:rsidRPr="00E31063" w:rsidRDefault="00E31063" w:rsidP="00E31063">
                                  <w:pPr>
                                    <w:pStyle w:val="Pgarde-T4"/>
                                    <w:suppressOverlap/>
                                    <w:rPr>
                                      <w:color w:val="575757"/>
                                      <w:sz w:val="18"/>
                                    </w:rPr>
                                  </w:pP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 xml:space="preserve">Publication : 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begin"/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instrText xml:space="preserve"> DOCPROPERTY  Publication  \* MERGEFORMAT </w:instrTex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575757"/>
                                      <w:sz w:val="18"/>
                                    </w:rPr>
                                    <w:t>avril 2015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37" w:type="pct"/>
                                  <w:vAlign w:val="bottom"/>
                                </w:tcPr>
                                <w:p w14:paraId="61DBEA6E" w14:textId="77777777" w:rsidR="00E31063" w:rsidRPr="00E31063" w:rsidRDefault="00E31063" w:rsidP="00E31063">
                                  <w:pPr>
                                    <w:pStyle w:val="Pgarde-T4"/>
                                    <w:suppressOverlap/>
                                    <w:rPr>
                                      <w:color w:val="575757"/>
                                      <w:sz w:val="18"/>
                                    </w:rPr>
                                  </w:pP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>|</w:t>
                                  </w:r>
                                </w:p>
                              </w:tc>
                              <w:tc>
                                <w:tcPr>
                                  <w:tcW w:w="1752" w:type="pct"/>
                                  <w:vAlign w:val="bottom"/>
                                </w:tcPr>
                                <w:p w14:paraId="4CBD685C" w14:textId="333A176B" w:rsidR="00E31063" w:rsidRPr="00E31063" w:rsidRDefault="00E31063" w:rsidP="00E31063">
                                  <w:pPr>
                                    <w:pStyle w:val="Pgarde-T4"/>
                                    <w:suppressOverlap/>
                                    <w:rPr>
                                      <w:color w:val="575757"/>
                                      <w:sz w:val="18"/>
                                    </w:rPr>
                                  </w:pP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>Classificati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begin"/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instrText xml:space="preserve">  </w:instrTex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end"/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 xml:space="preserve">on : 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begin"/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instrText xml:space="preserve"> DOCPROPERTY  _Classification  \* MERGEFORMAT </w:instrTex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color w:val="575757"/>
                                      <w:sz w:val="18"/>
                                    </w:rPr>
                                    <w:t>Publique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37" w:type="pct"/>
                                  <w:vAlign w:val="bottom"/>
                                </w:tcPr>
                                <w:p w14:paraId="19596891" w14:textId="77777777" w:rsidR="00E31063" w:rsidRPr="00E31063" w:rsidRDefault="00E31063" w:rsidP="00E31063">
                                  <w:pPr>
                                    <w:pStyle w:val="Pgarde-T4"/>
                                    <w:suppressOverlap/>
                                    <w:rPr>
                                      <w:color w:val="575757"/>
                                      <w:sz w:val="18"/>
                                    </w:rPr>
                                  </w:pP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>|</w:t>
                                  </w:r>
                                </w:p>
                              </w:tc>
                              <w:tc>
                                <w:tcPr>
                                  <w:tcW w:w="1034" w:type="pct"/>
                                  <w:gridSpan w:val="2"/>
                                  <w:vAlign w:val="bottom"/>
                                </w:tcPr>
                                <w:p w14:paraId="160D3FAC" w14:textId="2ED05508" w:rsidR="00E31063" w:rsidRPr="00E31063" w:rsidRDefault="00E31063" w:rsidP="00E31063">
                                  <w:pPr>
                                    <w:pStyle w:val="Pgarde-T4"/>
                                    <w:suppressOverlap/>
                                    <w:rPr>
                                      <w:color w:val="575757"/>
                                      <w:sz w:val="18"/>
                                    </w:rPr>
                                  </w:pP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t>Version : 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begin"/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instrText xml:space="preserve"> DOCPROPERTY  _Version  \* MERGEFORMAT </w:instrTex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separate"/>
                                  </w:r>
                                  <w:r w:rsidR="006E797F">
                                    <w:rPr>
                                      <w:color w:val="575757"/>
                                      <w:sz w:val="18"/>
                                    </w:rPr>
                                    <w:t>v1.0</w:t>
                                  </w:r>
                                  <w:r w:rsidRPr="00E31063">
                                    <w:rPr>
                                      <w:color w:val="575757"/>
                                      <w:sz w:val="18"/>
                                    </w:rPr>
                                    <w:fldChar w:fldCharType="end"/>
                                  </w:r>
                                  <w:r w:rsidRPr="00E31063" w:rsidDel="00617EE0">
                                    <w:rPr>
                                      <w:color w:val="575757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1DE076A6" w14:textId="77777777" w:rsidR="00466176" w:rsidRDefault="00466176" w:rsidP="00374A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BB73F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0" type="#_x0000_t202" style="position:absolute;margin-left:0;margin-top:244.9pt;width:318.7pt;height:268.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" filled="f" strokecolor="#575757">
                <v:textbox>
                  <w:txbxContent>
                    <w:tbl>
                      <w:tblPr>
                        <w:tblStyle w:val="Grilledutableau"/>
                        <w:tblOverlap w:val="never"/>
                        <w:tblW w:w="4870" w:type="pct"/>
                        <w:tblInd w:w="19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top w:w="57" w:type="dxa"/>
                          <w:left w:w="57" w:type="dxa"/>
                          <w:bottom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01"/>
                        <w:gridCol w:w="162"/>
                        <w:gridCol w:w="2077"/>
                        <w:gridCol w:w="162"/>
                        <w:gridCol w:w="735"/>
                        <w:gridCol w:w="491"/>
                      </w:tblGrid>
                      <w:tr w:rsidR="00466176" w:rsidRPr="00795469" w14:paraId="65F65285" w14:textId="77777777" w:rsidTr="00E31063">
                        <w:trPr>
                          <w:gridAfter w:val="1"/>
                          <w:wAfter w:w="414" w:type="pct"/>
                          <w:trHeight w:val="1417"/>
                        </w:trPr>
                        <w:tc>
                          <w:tcPr>
                            <w:tcW w:w="4586" w:type="pct"/>
                            <w:gridSpan w:val="5"/>
                            <w:shd w:val="clear" w:color="auto" w:fill="auto"/>
                          </w:tcPr>
                          <w:p w14:paraId="01243AF4" w14:textId="728F7E08" w:rsidR="00466176" w:rsidRPr="00374AE5" w:rsidRDefault="00466176" w:rsidP="006F4328">
                            <w:pPr>
                              <w:pStyle w:val="Pgarde-T1"/>
                              <w:ind w:left="0"/>
                              <w:suppressOverlap/>
                              <w:jc w:val="left"/>
                              <w:rPr>
                                <w:color w:val="006AB2"/>
                              </w:rPr>
                            </w:pPr>
                            <w:r w:rsidRPr="00374AE5">
                              <w:rPr>
                                <w:color w:val="006AB2"/>
                              </w:rPr>
                              <w:fldChar w:fldCharType="begin"/>
                            </w:r>
                            <w:r w:rsidRPr="00374AE5">
                              <w:rPr>
                                <w:color w:val="006AB2"/>
                              </w:rPr>
                              <w:instrText xml:space="preserve"> DOCPROPERTY  _Titre  \* MERGEFORMAT </w:instrText>
                            </w:r>
                            <w:r w:rsidRPr="00374AE5">
                              <w:rPr>
                                <w:color w:val="006AB2"/>
                              </w:rPr>
                              <w:fldChar w:fldCharType="separate"/>
                            </w:r>
                            <w:r w:rsidR="00E60AC3">
                              <w:rPr>
                                <w:color w:val="006AB2"/>
                              </w:rPr>
                              <w:t>Canevas de PSSI pour les structures des secteurs sanitaire et médico-social</w:t>
                            </w:r>
                            <w:r w:rsidRPr="00374AE5">
                              <w:rPr>
                                <w:color w:val="006AB2"/>
                              </w:rPr>
                              <w:fldChar w:fldCharType="end"/>
                            </w:r>
                          </w:p>
                        </w:tc>
                      </w:tr>
                      <w:tr w:rsidR="00466176" w:rsidRPr="00374AE5" w14:paraId="6B008123" w14:textId="77777777" w:rsidTr="00E31063">
                        <w:trPr>
                          <w:gridAfter w:val="1"/>
                          <w:wAfter w:w="414" w:type="pct"/>
                          <w:trHeight w:val="1789"/>
                        </w:trPr>
                        <w:tc>
                          <w:tcPr>
                            <w:tcW w:w="4586" w:type="pct"/>
                            <w:gridSpan w:val="5"/>
                            <w:shd w:val="clear" w:color="auto" w:fill="auto"/>
                          </w:tcPr>
                          <w:p w14:paraId="7ACEB23B" w14:textId="6D145498" w:rsidR="00466176" w:rsidRDefault="00466176" w:rsidP="006F4328">
                            <w:pPr>
                              <w:pStyle w:val="Pgarde-T3"/>
                              <w:spacing w:before="0"/>
                              <w:ind w:left="0"/>
                              <w:suppressOverlap/>
                              <w:jc w:val="left"/>
                              <w:rPr>
                                <w:color w:val="575757"/>
                              </w:rPr>
                            </w:pPr>
                            <w:r w:rsidRPr="00374AE5">
                              <w:rPr>
                                <w:color w:val="575757"/>
                              </w:rPr>
                              <w:fldChar w:fldCharType="begin"/>
                            </w:r>
                            <w:r w:rsidRPr="00374AE5">
                              <w:rPr>
                                <w:color w:val="575757"/>
                              </w:rPr>
                              <w:instrText xml:space="preserve"> DOCPROPERTY  _Sous-titre  \* MERGEFORMAT </w:instrText>
                            </w:r>
                            <w:r w:rsidRPr="00374AE5">
                              <w:rPr>
                                <w:color w:val="575757"/>
                              </w:rPr>
                              <w:fldChar w:fldCharType="separate"/>
                            </w:r>
                            <w:r w:rsidR="00E60AC3">
                              <w:rPr>
                                <w:color w:val="575757"/>
                              </w:rPr>
                              <w:t>Annexe : Couverture des règles de la PSSIE</w:t>
                            </w:r>
                            <w:r w:rsidRPr="00374AE5">
                              <w:rPr>
                                <w:color w:val="575757"/>
                              </w:rPr>
                              <w:fldChar w:fldCharType="end"/>
                            </w:r>
                          </w:p>
                          <w:p w14:paraId="35C894C8" w14:textId="14C957A6" w:rsidR="00466176" w:rsidRPr="00374AE5" w:rsidRDefault="00466176" w:rsidP="006F4328">
                            <w:pPr>
                              <w:pStyle w:val="Pgarde-T3"/>
                              <w:spacing w:before="0"/>
                              <w:ind w:left="0"/>
                              <w:suppressOverlap/>
                              <w:jc w:val="left"/>
                              <w:rPr>
                                <w:color w:val="575757"/>
                              </w:rPr>
                            </w:pPr>
                            <w:r w:rsidRPr="00374AE5">
                              <w:rPr>
                                <w:color w:val="575757"/>
                              </w:rPr>
                              <w:fldChar w:fldCharType="begin"/>
                            </w:r>
                            <w:r w:rsidRPr="00374AE5">
                              <w:rPr>
                                <w:color w:val="575757"/>
                              </w:rPr>
                              <w:instrText xml:space="preserve"> DOCPROPERTY  _</w:instrText>
                            </w:r>
                            <w:r>
                              <w:rPr>
                                <w:color w:val="575757"/>
                              </w:rPr>
                              <w:instrText>Projet</w:instrText>
                            </w:r>
                            <w:r w:rsidRPr="00374AE5">
                              <w:rPr>
                                <w:color w:val="575757"/>
                              </w:rPr>
                              <w:instrText xml:space="preserve">  \* MERGEFORMAT </w:instrText>
                            </w:r>
                            <w:r w:rsidRPr="00374AE5">
                              <w:rPr>
                                <w:color w:val="575757"/>
                              </w:rPr>
                              <w:fldChar w:fldCharType="separate"/>
                            </w:r>
                            <w:r w:rsidR="00E60AC3">
                              <w:rPr>
                                <w:color w:val="575757"/>
                              </w:rPr>
                              <w:t>PGSSI-S</w:t>
                            </w:r>
                            <w:r w:rsidRPr="00374AE5">
                              <w:rPr>
                                <w:color w:val="575757"/>
                              </w:rPr>
                              <w:fldChar w:fldCharType="end"/>
                            </w:r>
                          </w:p>
                        </w:tc>
                      </w:tr>
                      <w:tr w:rsidR="00E31063" w:rsidRPr="00E31063" w14:paraId="1550576B" w14:textId="77777777" w:rsidTr="00E31063">
                        <w:trPr>
                          <w:trHeight w:val="283"/>
                        </w:trPr>
                        <w:tc>
                          <w:tcPr>
                            <w:tcW w:w="1940" w:type="pct"/>
                            <w:shd w:val="clear" w:color="auto" w:fill="auto"/>
                            <w:vAlign w:val="bottom"/>
                          </w:tcPr>
                          <w:p w14:paraId="6344CF91" w14:textId="229BD5FF" w:rsidR="00E31063" w:rsidRPr="00E31063" w:rsidRDefault="00E31063" w:rsidP="00E31063">
                            <w:pPr>
                              <w:pStyle w:val="Pgarde-T4"/>
                              <w:suppressOverlap/>
                              <w:rPr>
                                <w:color w:val="575757"/>
                                <w:sz w:val="18"/>
                              </w:rPr>
                            </w:pPr>
                            <w:r w:rsidRPr="00E31063">
                              <w:rPr>
                                <w:color w:val="575757"/>
                                <w:sz w:val="18"/>
                              </w:rPr>
                              <w:t xml:space="preserve">Publication : 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begin"/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instrText xml:space="preserve"> DOCPROPERTY  Publication  \* MERGEFORMAT </w:instrTex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color w:val="575757"/>
                                <w:sz w:val="18"/>
                              </w:rPr>
                              <w:t>avril 2015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37" w:type="pct"/>
                            <w:vAlign w:val="bottom"/>
                          </w:tcPr>
                          <w:p w14:paraId="61DBEA6E" w14:textId="77777777" w:rsidR="00E31063" w:rsidRPr="00E31063" w:rsidRDefault="00E31063" w:rsidP="00E31063">
                            <w:pPr>
                              <w:pStyle w:val="Pgarde-T4"/>
                              <w:suppressOverlap/>
                              <w:rPr>
                                <w:color w:val="575757"/>
                                <w:sz w:val="18"/>
                              </w:rPr>
                            </w:pPr>
                            <w:r w:rsidRPr="00E31063">
                              <w:rPr>
                                <w:color w:val="575757"/>
                                <w:sz w:val="18"/>
                              </w:rPr>
                              <w:t>|</w:t>
                            </w:r>
                          </w:p>
                        </w:tc>
                        <w:tc>
                          <w:tcPr>
                            <w:tcW w:w="1752" w:type="pct"/>
                            <w:vAlign w:val="bottom"/>
                          </w:tcPr>
                          <w:p w14:paraId="4CBD685C" w14:textId="333A176B" w:rsidR="00E31063" w:rsidRPr="00E31063" w:rsidRDefault="00E31063" w:rsidP="00E31063">
                            <w:pPr>
                              <w:pStyle w:val="Pgarde-T4"/>
                              <w:suppressOverlap/>
                              <w:rPr>
                                <w:color w:val="575757"/>
                                <w:sz w:val="18"/>
                              </w:rPr>
                            </w:pPr>
                            <w:r w:rsidRPr="00E31063">
                              <w:rPr>
                                <w:color w:val="575757"/>
                                <w:sz w:val="18"/>
                              </w:rPr>
                              <w:t>Classificati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begin"/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instrText xml:space="preserve">  </w:instrTex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end"/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t xml:space="preserve">on : 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begin"/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instrText xml:space="preserve"> DOCPROPERTY  _Classification  \* MERGEFORMAT </w:instrTex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color w:val="575757"/>
                                <w:sz w:val="18"/>
                              </w:rPr>
                              <w:t>Publique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37" w:type="pct"/>
                            <w:vAlign w:val="bottom"/>
                          </w:tcPr>
                          <w:p w14:paraId="19596891" w14:textId="77777777" w:rsidR="00E31063" w:rsidRPr="00E31063" w:rsidRDefault="00E31063" w:rsidP="00E31063">
                            <w:pPr>
                              <w:pStyle w:val="Pgarde-T4"/>
                              <w:suppressOverlap/>
                              <w:rPr>
                                <w:color w:val="575757"/>
                                <w:sz w:val="18"/>
                              </w:rPr>
                            </w:pPr>
                            <w:r w:rsidRPr="00E31063">
                              <w:rPr>
                                <w:color w:val="575757"/>
                                <w:sz w:val="18"/>
                              </w:rPr>
                              <w:t>|</w:t>
                            </w:r>
                          </w:p>
                        </w:tc>
                        <w:tc>
                          <w:tcPr>
                            <w:tcW w:w="1034" w:type="pct"/>
                            <w:gridSpan w:val="2"/>
                            <w:vAlign w:val="bottom"/>
                          </w:tcPr>
                          <w:p w14:paraId="160D3FAC" w14:textId="2ED05508" w:rsidR="00E31063" w:rsidRPr="00E31063" w:rsidRDefault="00E31063" w:rsidP="00E31063">
                            <w:pPr>
                              <w:pStyle w:val="Pgarde-T4"/>
                              <w:suppressOverlap/>
                              <w:rPr>
                                <w:color w:val="575757"/>
                                <w:sz w:val="18"/>
                              </w:rPr>
                            </w:pPr>
                            <w:r w:rsidRPr="00E31063">
                              <w:rPr>
                                <w:color w:val="575757"/>
                                <w:sz w:val="18"/>
                              </w:rPr>
                              <w:t>Version : 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begin"/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instrText xml:space="preserve"> DOCPROPERTY  _Version  \* MERGEFORMAT </w:instrTex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separate"/>
                            </w:r>
                            <w:r w:rsidR="006E797F">
                              <w:rPr>
                                <w:color w:val="575757"/>
                                <w:sz w:val="18"/>
                              </w:rPr>
                              <w:t>v1.0</w:t>
                            </w:r>
                            <w:r w:rsidRPr="00E31063">
                              <w:rPr>
                                <w:color w:val="575757"/>
                                <w:sz w:val="18"/>
                              </w:rPr>
                              <w:fldChar w:fldCharType="end"/>
                            </w:r>
                            <w:r w:rsidRPr="00E31063" w:rsidDel="00617EE0">
                              <w:rPr>
                                <w:color w:val="575757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1DE076A6" w14:textId="77777777" w:rsidR="00466176" w:rsidRDefault="00466176" w:rsidP="00374AE5"/>
                  </w:txbxContent>
                </v:textbox>
                <w10:wrap anchorx="margin" anchory="margin"/>
              </v:shape>
            </w:pict>
          </mc:Fallback>
        </mc:AlternateContent>
      </w:r>
      <w:r w:rsidRPr="008D220C">
        <w:rPr>
          <w:rFonts w:cs="Arial"/>
        </w:rPr>
        <w:br w:type="page"/>
      </w:r>
    </w:p>
    <w:p w14:paraId="76290386" w14:textId="77777777" w:rsidR="00D63210" w:rsidRPr="008D220C" w:rsidRDefault="00D63210" w:rsidP="00D63210"/>
    <w:p w14:paraId="4389A731" w14:textId="300620E7" w:rsidR="0085742F" w:rsidRPr="008D220C" w:rsidRDefault="0085742F" w:rsidP="0085742F">
      <w:pPr>
        <w:spacing w:after="160" w:line="259" w:lineRule="auto"/>
        <w:rPr>
          <w:rFonts w:cs="Arial"/>
          <w:b/>
          <w:caps/>
          <w:color w:val="006AB2"/>
          <w:sz w:val="32"/>
          <w:szCs w:val="32"/>
        </w:rPr>
      </w:pPr>
      <w:r w:rsidRPr="008D220C">
        <w:rPr>
          <w:rFonts w:cs="Arial"/>
          <w:b/>
          <w:caps/>
          <w:color w:val="006AB2"/>
          <w:sz w:val="32"/>
          <w:szCs w:val="32"/>
        </w:rPr>
        <w:t>SOMMAIRE</w:t>
      </w:r>
    </w:p>
    <w:p w14:paraId="29454514" w14:textId="2CF203A5" w:rsidR="00E31063" w:rsidRPr="008D220C" w:rsidRDefault="0085742F">
      <w:pPr>
        <w:pStyle w:val="TM1"/>
        <w:rPr>
          <w:rFonts w:asciiTheme="minorHAnsi" w:eastAsiaTheme="minorEastAsia" w:hAnsiTheme="minorHAnsi"/>
          <w:b w:val="0"/>
          <w:color w:val="auto"/>
          <w:sz w:val="22"/>
          <w:lang w:eastAsia="fr-FR"/>
        </w:rPr>
      </w:pPr>
      <w:r w:rsidRPr="008D220C">
        <w:rPr>
          <w:rFonts w:cs="Arial"/>
          <w:bCs/>
          <w:color w:val="006AB2"/>
          <w:sz w:val="22"/>
          <w:szCs w:val="20"/>
        </w:rPr>
        <w:fldChar w:fldCharType="begin"/>
      </w:r>
      <w:r w:rsidRPr="008D220C">
        <w:rPr>
          <w:rFonts w:cs="Arial"/>
          <w:bCs/>
          <w:color w:val="006AB2"/>
        </w:rPr>
        <w:instrText xml:space="preserve"> TOC \o "1-3" \h \z \u </w:instrText>
      </w:r>
      <w:r w:rsidRPr="008D220C">
        <w:rPr>
          <w:rFonts w:cs="Arial"/>
          <w:bCs/>
          <w:color w:val="006AB2"/>
          <w:sz w:val="22"/>
          <w:szCs w:val="20"/>
        </w:rPr>
        <w:fldChar w:fldCharType="separate"/>
      </w:r>
      <w:hyperlink w:anchor="_Toc114756353" w:history="1">
        <w:r w:rsidR="00E31063" w:rsidRPr="008D220C">
          <w:rPr>
            <w:rStyle w:val="Lienhypertexte"/>
          </w:rPr>
          <w:t>1</w:t>
        </w:r>
        <w:r w:rsidR="00E31063" w:rsidRPr="008D220C">
          <w:rPr>
            <w:rFonts w:asciiTheme="minorHAnsi" w:eastAsiaTheme="minorEastAsia" w:hAnsiTheme="minorHAnsi"/>
            <w:b w:val="0"/>
            <w:color w:val="auto"/>
            <w:sz w:val="22"/>
            <w:lang w:eastAsia="fr-FR"/>
          </w:rPr>
          <w:tab/>
        </w:r>
        <w:r w:rsidR="00E31063" w:rsidRPr="008D220C">
          <w:rPr>
            <w:rStyle w:val="Lienhypertexte"/>
          </w:rPr>
          <w:t>Objet du document</w:t>
        </w:r>
        <w:r w:rsidR="00E31063" w:rsidRPr="008D220C">
          <w:rPr>
            <w:webHidden/>
          </w:rPr>
          <w:tab/>
        </w:r>
        <w:r w:rsidR="00E31063" w:rsidRPr="008D220C">
          <w:rPr>
            <w:webHidden/>
          </w:rPr>
          <w:fldChar w:fldCharType="begin"/>
        </w:r>
        <w:r w:rsidR="00E31063" w:rsidRPr="008D220C">
          <w:rPr>
            <w:webHidden/>
          </w:rPr>
          <w:instrText xml:space="preserve"> PAGEREF _Toc114756353 \h </w:instrText>
        </w:r>
        <w:r w:rsidR="00E31063" w:rsidRPr="008D220C">
          <w:rPr>
            <w:webHidden/>
          </w:rPr>
        </w:r>
        <w:r w:rsidR="00E31063" w:rsidRPr="008D220C">
          <w:rPr>
            <w:webHidden/>
          </w:rPr>
          <w:fldChar w:fldCharType="separate"/>
        </w:r>
        <w:r w:rsidR="005C1E58">
          <w:rPr>
            <w:webHidden/>
          </w:rPr>
          <w:t>2</w:t>
        </w:r>
        <w:r w:rsidR="00E31063" w:rsidRPr="008D220C">
          <w:rPr>
            <w:webHidden/>
          </w:rPr>
          <w:fldChar w:fldCharType="end"/>
        </w:r>
      </w:hyperlink>
    </w:p>
    <w:p w14:paraId="6177CD1B" w14:textId="687F7135" w:rsidR="00E31063" w:rsidRPr="008D220C" w:rsidRDefault="005C1E58">
      <w:pPr>
        <w:pStyle w:val="TM1"/>
        <w:rPr>
          <w:rFonts w:asciiTheme="minorHAnsi" w:eastAsiaTheme="minorEastAsia" w:hAnsiTheme="minorHAnsi"/>
          <w:b w:val="0"/>
          <w:color w:val="auto"/>
          <w:sz w:val="22"/>
          <w:lang w:eastAsia="fr-FR"/>
        </w:rPr>
      </w:pPr>
      <w:hyperlink w:anchor="_Toc114756354" w:history="1">
        <w:r w:rsidR="00E31063" w:rsidRPr="008D220C">
          <w:rPr>
            <w:rStyle w:val="Lienhypertexte"/>
          </w:rPr>
          <w:t>2</w:t>
        </w:r>
        <w:r w:rsidR="00E31063" w:rsidRPr="008D220C">
          <w:rPr>
            <w:rFonts w:asciiTheme="minorHAnsi" w:eastAsiaTheme="minorEastAsia" w:hAnsiTheme="minorHAnsi"/>
            <w:b w:val="0"/>
            <w:color w:val="auto"/>
            <w:sz w:val="22"/>
            <w:lang w:eastAsia="fr-FR"/>
          </w:rPr>
          <w:tab/>
        </w:r>
        <w:r w:rsidR="00E31063" w:rsidRPr="008D220C">
          <w:rPr>
            <w:rStyle w:val="Lienhypertexte"/>
          </w:rPr>
          <w:t>Analyse de couverture</w:t>
        </w:r>
        <w:r w:rsidR="00E31063" w:rsidRPr="008D220C">
          <w:rPr>
            <w:webHidden/>
          </w:rPr>
          <w:tab/>
        </w:r>
        <w:r w:rsidR="00E31063" w:rsidRPr="008D220C">
          <w:rPr>
            <w:webHidden/>
          </w:rPr>
          <w:fldChar w:fldCharType="begin"/>
        </w:r>
        <w:r w:rsidR="00E31063" w:rsidRPr="008D220C">
          <w:rPr>
            <w:webHidden/>
          </w:rPr>
          <w:instrText xml:space="preserve"> PAGEREF _Toc114756354 \h </w:instrText>
        </w:r>
        <w:r w:rsidR="00E31063" w:rsidRPr="008D220C">
          <w:rPr>
            <w:webHidden/>
          </w:rPr>
        </w:r>
        <w:r w:rsidR="00E31063" w:rsidRPr="008D220C">
          <w:rPr>
            <w:webHidden/>
          </w:rPr>
          <w:fldChar w:fldCharType="separate"/>
        </w:r>
        <w:r>
          <w:rPr>
            <w:webHidden/>
          </w:rPr>
          <w:t>3</w:t>
        </w:r>
        <w:r w:rsidR="00E31063" w:rsidRPr="008D220C">
          <w:rPr>
            <w:webHidden/>
          </w:rPr>
          <w:fldChar w:fldCharType="end"/>
        </w:r>
      </w:hyperlink>
    </w:p>
    <w:p w14:paraId="6BE67657" w14:textId="5B834912" w:rsidR="00286068" w:rsidRPr="008D220C" w:rsidRDefault="0085742F" w:rsidP="00286068">
      <w:pPr>
        <w:pStyle w:val="TM1"/>
      </w:pPr>
      <w:r w:rsidRPr="008D220C">
        <w:fldChar w:fldCharType="end"/>
      </w:r>
      <w:bookmarkStart w:id="0" w:name="_Hlk110416875"/>
    </w:p>
    <w:p w14:paraId="2B298FAD" w14:textId="77777777" w:rsidR="00E60AC3" w:rsidRPr="008D220C" w:rsidRDefault="00E60AC3" w:rsidP="00E60AC3">
      <w:pPr>
        <w:pStyle w:val="Titre1"/>
        <w:pageBreakBefore/>
        <w:numPr>
          <w:ilvl w:val="0"/>
          <w:numId w:val="6"/>
        </w:numPr>
        <w:ind w:left="431" w:hanging="431"/>
      </w:pPr>
      <w:bookmarkStart w:id="1" w:name="_Toc416689196"/>
      <w:bookmarkStart w:id="2" w:name="_Toc114756353"/>
      <w:bookmarkStart w:id="3" w:name="_Toc316050803"/>
      <w:r w:rsidRPr="008D220C">
        <w:lastRenderedPageBreak/>
        <w:t>Objet du document</w:t>
      </w:r>
      <w:bookmarkEnd w:id="1"/>
      <w:bookmarkEnd w:id="2"/>
    </w:p>
    <w:p w14:paraId="74799FC2" w14:textId="77777777" w:rsidR="00E60AC3" w:rsidRPr="008D220C" w:rsidRDefault="00E60AC3" w:rsidP="00E60AC3">
      <w:pPr>
        <w:autoSpaceDE w:val="0"/>
        <w:autoSpaceDN w:val="0"/>
        <w:adjustRightInd w:val="0"/>
        <w:spacing w:after="0"/>
        <w:rPr>
          <w:rFonts w:cs="Arial"/>
          <w:color w:val="000000"/>
        </w:rPr>
      </w:pPr>
    </w:p>
    <w:p w14:paraId="78F2D35A" w14:textId="77777777" w:rsidR="00E60AC3" w:rsidRPr="008D220C" w:rsidRDefault="00E60AC3" w:rsidP="00E60AC3">
      <w:r w:rsidRPr="008D220C">
        <w:t>La présente annexe présente le degré de couverture des règles de la PSSIE par les règles proposées dans le canevas de PSSI pour les structures des secteurs sanitaire et médico-social, et identifie les règles du canevas qui permettent cette couverture.</w:t>
      </w:r>
    </w:p>
    <w:p w14:paraId="16A329E5" w14:textId="77777777" w:rsidR="00E60AC3" w:rsidRPr="008D220C" w:rsidRDefault="00E60AC3" w:rsidP="00E60AC3"/>
    <w:p w14:paraId="0C8AF5F5" w14:textId="77777777" w:rsidR="00E60AC3" w:rsidRPr="008D220C" w:rsidRDefault="00E60AC3" w:rsidP="00E60AC3">
      <w:r w:rsidRPr="008D220C">
        <w:t>Les deux documents référencés dans la présente annexe sont :</w:t>
      </w:r>
    </w:p>
    <w:p w14:paraId="4A0A8195" w14:textId="77777777" w:rsidR="00E60AC3" w:rsidRPr="008D220C" w:rsidRDefault="00E60AC3" w:rsidP="00E60AC3">
      <w:pPr>
        <w:pStyle w:val="Listepuces2"/>
      </w:pPr>
      <w:r w:rsidRPr="008D220C">
        <w:rPr>
          <w:b/>
        </w:rPr>
        <w:t>PSSIE</w:t>
      </w:r>
      <w:r w:rsidRPr="008D220C">
        <w:t> : Politique de Sécurité des Systèmes d’Information de l’Etat (PSSIE) - Version 1.0 (juillet 2014)</w:t>
      </w:r>
    </w:p>
    <w:p w14:paraId="101A1935" w14:textId="70494E93" w:rsidR="00E60AC3" w:rsidRPr="008D220C" w:rsidRDefault="00E60AC3" w:rsidP="00E60AC3">
      <w:pPr>
        <w:pStyle w:val="Listepuces2"/>
      </w:pPr>
      <w:r w:rsidRPr="008D220C">
        <w:rPr>
          <w:b/>
        </w:rPr>
        <w:t>Canevas de PSSI</w:t>
      </w:r>
      <w:r w:rsidRPr="008D220C">
        <w:t> : PGSSIS-S - Canevas de PSSI pour les structures des secteurs sanitaire et médico-social - Version 1.x (mai 2015)</w:t>
      </w:r>
    </w:p>
    <w:p w14:paraId="5445C531" w14:textId="77777777" w:rsidR="00E60AC3" w:rsidRPr="008D220C" w:rsidRDefault="00E60AC3" w:rsidP="00E60AC3">
      <w:r w:rsidRPr="008D220C">
        <w:t xml:space="preserve"> </w:t>
      </w:r>
    </w:p>
    <w:p w14:paraId="13AAD8D2" w14:textId="77777777" w:rsidR="00E60AC3" w:rsidRPr="008D220C" w:rsidRDefault="00E60AC3" w:rsidP="00E60AC3">
      <w:pPr>
        <w:pStyle w:val="Titre1"/>
        <w:pageBreakBefore/>
        <w:numPr>
          <w:ilvl w:val="0"/>
          <w:numId w:val="6"/>
        </w:numPr>
        <w:ind w:left="431" w:hanging="431"/>
      </w:pPr>
      <w:bookmarkStart w:id="4" w:name="_Toc416689197"/>
      <w:bookmarkStart w:id="5" w:name="_Toc114756354"/>
      <w:r w:rsidRPr="008D220C">
        <w:lastRenderedPageBreak/>
        <w:t>Analyse de couverture</w:t>
      </w:r>
      <w:bookmarkEnd w:id="4"/>
      <w:bookmarkEnd w:id="5"/>
    </w:p>
    <w:p w14:paraId="1C4CB8F9" w14:textId="77777777" w:rsidR="00E60AC3" w:rsidRPr="008D220C" w:rsidRDefault="00E60AC3" w:rsidP="00E60AC3"/>
    <w:tbl>
      <w:tblPr>
        <w:tblW w:w="9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2"/>
        <w:gridCol w:w="1532"/>
        <w:gridCol w:w="1510"/>
        <w:gridCol w:w="2106"/>
      </w:tblGrid>
      <w:tr w:rsidR="00E60AC3" w:rsidRPr="008D220C" w14:paraId="1F17F324" w14:textId="77777777" w:rsidTr="00E60AC3">
        <w:trPr>
          <w:trHeight w:val="136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vAlign w:val="bottom"/>
            <w:hideMark/>
          </w:tcPr>
          <w:p w14:paraId="4660E347" w14:textId="77777777" w:rsidR="00E60AC3" w:rsidRPr="008D220C" w:rsidRDefault="00E60AC3" w:rsidP="00BA1E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</w:pPr>
            <w:r w:rsidRPr="008D220C"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  <w:t>Objectifs et règles PSSIE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vAlign w:val="bottom"/>
            <w:hideMark/>
          </w:tcPr>
          <w:p w14:paraId="0DFBE4D3" w14:textId="77777777" w:rsidR="00E60AC3" w:rsidRPr="008D220C" w:rsidRDefault="00E60AC3" w:rsidP="00BA1E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</w:pPr>
            <w:r w:rsidRPr="008D220C"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  <w:t>Couverture par les règles du Canevas de PSSI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vAlign w:val="bottom"/>
            <w:hideMark/>
          </w:tcPr>
          <w:p w14:paraId="138637D0" w14:textId="77777777" w:rsidR="00E60AC3" w:rsidRPr="008D220C" w:rsidRDefault="00E60AC3" w:rsidP="00BA1E4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</w:pPr>
            <w:r w:rsidRPr="008D220C">
              <w:rPr>
                <w:rFonts w:asciiTheme="minorHAnsi" w:hAnsiTheme="minorHAnsi" w:cstheme="minorHAnsi"/>
                <w:b/>
                <w:bCs/>
                <w:color w:val="1F497D"/>
                <w:sz w:val="32"/>
                <w:szCs w:val="32"/>
                <w:lang w:eastAsia="fr-FR"/>
              </w:rPr>
              <w:t>Notes</w:t>
            </w:r>
          </w:p>
        </w:tc>
      </w:tr>
      <w:tr w:rsidR="00E60AC3" w:rsidRPr="008D220C" w14:paraId="252DB5EC" w14:textId="77777777" w:rsidTr="00C05BE6">
        <w:trPr>
          <w:trHeight w:val="3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777F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922B21A" w14:textId="77777777" w:rsidR="00E60AC3" w:rsidRPr="008D220C" w:rsidRDefault="00E60AC3" w:rsidP="00C05BE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Couverture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31741BA" w14:textId="77777777" w:rsidR="00E60AC3" w:rsidRPr="008D220C" w:rsidRDefault="00E60AC3" w:rsidP="00C05BE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Règles PSSI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12B7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</w:p>
        </w:tc>
      </w:tr>
      <w:tr w:rsidR="00E60AC3" w:rsidRPr="008D220C" w14:paraId="30258784" w14:textId="77777777" w:rsidTr="00C05BE6">
        <w:trPr>
          <w:trHeight w:val="810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65A8E70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Politique, organisation, gouvernance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BB44F5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6F5474E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6149F0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46AB9B05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ACCA0B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Organisation de la sécurité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73EEE3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4467ED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F7DC2E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52A651FE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066ED2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 : organisation de la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7A4BEF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63E123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64DD30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73D9B3C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1A466E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Organisation SSI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B0D49E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7D9A29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33EB1F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6417E05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90C1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ORG-SSI : organisation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BD27A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54B8CC8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508C6D1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89BFA2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98C52E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Acteurs SSI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755D7B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3405E5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771176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22BCC0A1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775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ORG-ACT-SSI : identification des acteurs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EC145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5790094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BC0139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89A414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E36B77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Responsabilités internes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429BF1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09524F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4B8978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2F74D5A1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6365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ORG-RSSI : désignation du responsable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F1EF49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199B73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2.1.1.1, 2.1.1.8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116B6F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A7DC935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43D0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ORG-RESP : formalisation des responsabilités.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F172B6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6EA2A0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2.1.1.1 à 2.1.1.9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05A125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6A61CA0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69C9B9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Responsabilités vis-à-vis des tiers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108F50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FADB25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5A06DE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7E6A2713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505C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ORG-TIERS : gestion contractuelle des tiers.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EDCAE5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18244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034A35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136865B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969FD2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PSSI ministérielle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2210BE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8D2246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0CBB04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4F366AEC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D46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ORG-PIL-PSSIM : définition et pilotage de la PSSI ministérielle.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523BAF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6C952A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4759D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13DF16B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5B0C3B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Application des mesures de sécurité au sein de l’entité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9501C9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1669F9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905DEB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23703D5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34EA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ORG-APP-INSTR : application de l’instruction dans l’entité.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CCDC3D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CDE427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2.1.1.3 à 2.1.1.7, 2.1.2.1, 2.1.2.2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5A83C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A compléter selon les directives du ministère.</w:t>
            </w:r>
          </w:p>
        </w:tc>
      </w:tr>
      <w:tr w:rsidR="00E60AC3" w:rsidRPr="008D220C" w14:paraId="5B0D0C1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AB5C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ORG-APP-DOCS : formalisation de documents d’application.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13C845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9AE9AE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2.1.1.3, 2.1.1.4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7A90A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0705C4A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E96E1D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Ressources humaines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D62FA7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7930007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418E05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28314607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191296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 : ressources humaines.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8EDEF7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B08A3A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57A844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28350470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55830C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Utilisateurs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354A2B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0F2ADC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900A13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6BFCE1AE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7F2B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RH-SSI : charte d’application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727088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F7F30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2.2.1.1, 2.2.1.2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D66635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L'opposabilité de la charte est recommandée.</w:t>
            </w:r>
          </w:p>
        </w:tc>
      </w:tr>
      <w:tr w:rsidR="00E60AC3" w:rsidRPr="008D220C" w14:paraId="47ABD79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F6AC67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Personnel permanent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E4BF58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3172E6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B5B46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E9B98CD" w14:textId="77777777" w:rsidTr="00C05BE6">
        <w:trPr>
          <w:trHeight w:val="94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9AB5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RH-MOTIV : choix et sensibilisation des personnes tenant les postes clés de la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4AE33D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A08A5A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2.2.1.3, 2.2.2.2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8C73DD3" w14:textId="6A97BD53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Pas d'exigences </w:t>
            </w:r>
            <w:proofErr w:type="gramStart"/>
            <w:r w:rsidRPr="008D220C">
              <w:rPr>
                <w:rFonts w:cs="Arial"/>
                <w:sz w:val="17"/>
                <w:szCs w:val="17"/>
                <w:lang w:eastAsia="fr-FR"/>
              </w:rPr>
              <w:t>d'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>"</w:t>
            </w:r>
            <w:proofErr w:type="gramEnd"/>
            <w:r w:rsidRPr="008D220C">
              <w:rPr>
                <w:rFonts w:cs="Arial"/>
                <w:sz w:val="17"/>
                <w:szCs w:val="17"/>
                <w:lang w:eastAsia="fr-FR"/>
              </w:rPr>
              <w:t>attention particulière au recrutement "</w:t>
            </w:r>
          </w:p>
        </w:tc>
      </w:tr>
      <w:tr w:rsidR="00E60AC3" w:rsidRPr="008D220C" w14:paraId="7156AD81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1BF7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RH-CONF : personnels de confiance.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F5A637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9A77B8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1.2.2.1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93B41C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6DCCBBE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B1BC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RH-UTIL : sensibilisation des utilisateurs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D75B3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7337C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1.2.2.1, 2.2.1.1, 2.2.1.2, 2.2.1.4, 2.2.2.2, 4.5.1.3, 4.5.1.4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A2F625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286ECC6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F8128F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lastRenderedPageBreak/>
              <w:t>Mouvement de personnel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90C752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DF622B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69EBB5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5D111F61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649D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RH-MOUV : gestion des arrivées, des mutations et des départs.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6BC664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4AC4DB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2.2.2.2, 2.2.2.3, 2.2.2.4, 5.1.3.1, 5.1.3.2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12F425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BE1171B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4EDBE4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Personnel non permanent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FA9952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7CC515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4592B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7E4960D0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0208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RH-NPERM : gestion du personnel non permanent (stagiaires, intérimaires, prestataires…).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82BC97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2DC6A3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2.2.2.2, 2.2.2.3, 2.2.2.4, 5.1.3.1, 5.1.3.2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CE2A7B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Le "tutorat" est une recommandation.</w:t>
            </w:r>
          </w:p>
        </w:tc>
      </w:tr>
      <w:tr w:rsidR="00E60AC3" w:rsidRPr="008D220C" w14:paraId="786B1142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013FF0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Gestion des biens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A2B85E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2BE0C3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FE7BDD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20AFAD7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E8212A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 : cartographie des 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F1360E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57825A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D4A2F7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0D9C764" w14:textId="77777777" w:rsidTr="00C05BE6">
        <w:trPr>
          <w:trHeight w:val="11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5B61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GDB-INVENT : inventaire des ressources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F675BB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B370ACB" w14:textId="3CC3422B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4.1.1.1 à 4.1.1.5, 4.1.5.1, 4.1.2.1 à 4.1.2., 4.1.3.1 à 4.1.3.2, 4.1.4.1, 4.1.4.2, 4.1.5.5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9A6034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E8281F4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30B1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GDB-CARTO : cartographie.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8C467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67750E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4.1.5.1, 4.1.3.2, 4.2.2.1 à 4.2.2.3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A670DA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FE76E6C" w14:textId="77777777" w:rsidTr="00C05BE6">
        <w:trPr>
          <w:trHeight w:val="6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FC0246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4 : qualification et protection de l’information.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941C7E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B9DE69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3A51A1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13C215A7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425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GDB-QUALIF-SENSI : qualification des informations.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4A5AB2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2A29F3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2.2.1.2, 4.2.2.2, 4.2.2.3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3C33B2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Identification des données sensibles, qualification des flux réseau</w:t>
            </w:r>
          </w:p>
        </w:tc>
      </w:tr>
      <w:tr w:rsidR="00E60AC3" w:rsidRPr="008D220C" w14:paraId="4CFC4D62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555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GDB-PROT-IS : protection des informations.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860767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7AD56AB" w14:textId="29CE404B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1.2.2.1, 2.2.1.1, 2.2.1.2, 2.2.2.2, 4.5.1.3, 4.5.1.4, 4.5.6.7 à 4.5.6.9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FE2DB1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640E7B6" w14:textId="77777777" w:rsidTr="00C05BE6">
        <w:trPr>
          <w:trHeight w:val="118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63199B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Intégration de la SSI dans le cycle de vie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7E3F28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EDB089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73E57ED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4FA03471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305FBA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Gestion des risques et homologation de sécurité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794C50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158A68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0F9F10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ED6CCA6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008C05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5 : risques.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AC8D6D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5E82B7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6D830D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2C1E8BC4" w14:textId="77777777" w:rsidTr="00C05BE6">
        <w:trPr>
          <w:trHeight w:val="11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5D1A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INT-HOMOLOG-SSI : Homologation de sécurité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FF8A2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8D2F7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2.1.1.11, 6.5.1.1, 6.5.1.2, 6.5.1.6, 6.5.1.7, 6.5.2.1, 6.5.2.3, 6.5.2.6 à 6.5.2.8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363862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0A0F037" w14:textId="77777777" w:rsidTr="00C05BE6">
        <w:trPr>
          <w:trHeight w:val="105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AE4B2E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Maintien en condition de sécurité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2AEF89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D83A20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DECCDD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29D9ED73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92C62A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6 : maintien en condition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6D126B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0C7EF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13B453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401A612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71DC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INT-SSI : intégration de la sécurité dans les projets.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CBEE21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1F4F0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6.5.1.1 à 6.5.1.9, 6.5.2.1 à 6.5.2.8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CBA3F4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CE7E610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E17C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INT-QUOT-SSI : mise en œuvre au quotidien de la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AB2AB0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358B3F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4.1.5.1, T3, T4, T5, T6, T7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CFCE4F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0165BC2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1DEF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INT-TDB : créer un tableau de bord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683539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72B9C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F1EEA7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Le mise en œuvre d'un tableau de bord au sens strict est une recommandation.</w:t>
            </w:r>
          </w:p>
        </w:tc>
      </w:tr>
      <w:tr w:rsidR="00E60AC3" w:rsidRPr="008D220C" w14:paraId="49AD778A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4CAEA9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Produits et services labellisés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79720E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BD76ED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2C48EF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04BB3377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ECFD2D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7 : produits et services qualifiés ou certifiés.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5D917B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46FA08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96CF9E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B3728D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1FF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INT-AQ-PSL : acquisition de produits et services de confiance.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B5BF9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E83A5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6.5.1.9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B8227A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CB17C86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E26F3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Gestion des prestataires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74950B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2A94FC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4661E9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9DCE78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002F47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8 : maîtrise des prestations.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C68BC7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912EF2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66DB59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B073943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A24C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INT-PRES-CS : clauses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C524C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C5DD70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T6-1, T6-6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70EBA2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33DF7EE" w14:textId="77777777" w:rsidTr="00C05BE6">
        <w:trPr>
          <w:trHeight w:val="79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C9EC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INT-PRES-CNTRL : suivi et contrôle des prestations fournies.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DD4E1B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AE2CDC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6.6.1.3, 6.6.3.2, 7.1.1.5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9FDA8B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56EBE1E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D269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INT-REX-AR : analyse de risques.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F9DA95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E75B07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6.5.1.2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00955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4D16CB4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05A9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INT-REX-HB : hébergement.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B21317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372B84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1.3.2.1, 1.3.2.2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314822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9B2E0D0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4161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INT-REX-HS : hébergement et clauses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11903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8D61F24" w14:textId="231C24C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1.3.2.2, T6-6, 7.1.1.5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975726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F2B4839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E676E0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Sécurité physique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20F4833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F5AC72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897B5E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7E39DAA3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A7E879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physique des locaux abritant les 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324F11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B40F60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62AACF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71BB1D66" w14:textId="77777777" w:rsidTr="00C05BE6">
        <w:trPr>
          <w:trHeight w:val="330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C85A2C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générales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DC2F7B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BA653F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6F009F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3382491" w14:textId="77777777" w:rsidTr="00C05BE6">
        <w:trPr>
          <w:trHeight w:val="6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263B5C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9 : sécurité physique des locaux abritant les 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641B0D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12B0E1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BC943B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5822900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F9B0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PHY-ZONES : découpage des sites en zones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C4B38E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D2DC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3.1.1.1 à 3.1.1.4, 3.1.2.1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05641A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48237A2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0FCDC0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de sécurité s’appliquant aux zones d’accueil du public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F92A15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744261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C758BD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7025492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CFFB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PHY-PUBL : accès réseau en zone d’accueil du public.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C0BF73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217AEA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4.2.2.12, 4.2.2.13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193326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C6004C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317C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PHY-SENS : protection des informations sensibles au sein des zones d’accueil.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D6392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0081D9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3.1.2.1, 3.1.2.2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264B4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DF5B060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AA3FA2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de sécurité complémentaires s’appliquant aux locaux techniques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FC02B9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A552B0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05F957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BFE403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C2AE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PHY-TECH : sécurité physique des locaux techniques.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7873D4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A45D62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3.1.1.1 à 3.1.1.4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4368E4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DCEA69F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378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PHY-TELECOM : protection des câbles électriques et de télécommunications.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E69126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FF41B4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3.1.1.1 à 3.1.1.4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2C6C05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pour la protection spécifique des câbles.</w:t>
            </w:r>
          </w:p>
        </w:tc>
      </w:tr>
      <w:tr w:rsidR="00E60AC3" w:rsidRPr="008D220C" w14:paraId="5FFA02EC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AFEC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PHY-CTRL : contrôles anti-piégeages.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B6BCF2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1F82A3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4.1.4.4, 4.1.4.5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8779E2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C9C2AD7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54EF4A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physique des centres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10C40C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E1DB5D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4D4A3C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7DDE50F1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E24454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10 : sécurité physique des centres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081D5E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FF90D5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080879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4CE9151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4D42A6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générales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A6ABCC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BD8191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C46A30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9051E1E" w14:textId="77777777" w:rsidTr="00C05BE6">
        <w:trPr>
          <w:trHeight w:val="20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9F8A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PHY-CI-LOC : découpage des locaux en zones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9240E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75E980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3.1.1.1 à 3.1.1.4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2FA57B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Exigence de contrôle d'accès aux zones physiques qui hébergent les équipements d'infrastructures sensibles, mais pas d'exigence de subdivision de ces zones.</w:t>
            </w:r>
          </w:p>
        </w:tc>
      </w:tr>
      <w:tr w:rsidR="00E60AC3" w:rsidRPr="008D220C" w14:paraId="3010C65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135A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PHY-CI-HEBERG : convention de service en cas d’hébergement tiers.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054D9F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23B4B8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CC34C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3B7CFCB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E964D4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de sécurité complémentaires s’appliquant aux zones internes et restreintes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7205E5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FCEE6A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F7341F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24DB179" w14:textId="77777777" w:rsidTr="00C05BE6">
        <w:trPr>
          <w:trHeight w:val="15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B77D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PHY-CI-CTRLACC : contrôle d’accès physique.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621257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0A6D5B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3.1.1.1 à 3.1.1.4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B62A48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Exigence de contrôle d'accès aux zones restreintes, mais pas à toutes les zones internes. Pas d'exigence d'utilisation de produits qualifiés.</w:t>
            </w:r>
          </w:p>
        </w:tc>
      </w:tr>
      <w:tr w:rsidR="00E60AC3" w:rsidRPr="008D220C" w14:paraId="6F6E208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E22E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PHY-CI-MOYENS : délivrance des moyens d’accès physique.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2AD0D3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3E1045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2.2.2.1 à 2.2.2.4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A7180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9266930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2EB4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PHY-CI-TRACE : traçabilité des accès.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268F5F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FB098E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3.1.1.4, T1-1.1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4E610F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42F4AE5" w14:textId="77777777" w:rsidTr="00C05BE6">
        <w:trPr>
          <w:trHeight w:val="12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19E47E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Règles de sécurité complémentaires s’appliquant aux salles informatiques et aux locaux techniques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0385CB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D4A2B2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16754D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0BC7A91A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91E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PHY-CI-ENERGIE : local énergie.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EADFD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B99D3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740CB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5C8FE4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F01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PHY-CI-CLIM : climatisation.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5EB516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F9F7D4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3.1.1.5, 3.1.1.9, 7.1.1.8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4957C2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01BFC79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0756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PHY-CI-INC : lutte contre l’incendie.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A361CA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8F54FA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3.1.1.5, 3.1.1.8, 3.1.1.9, 7.1.1.8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5FEEEC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4AD1BD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18B2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PHY_CI-EAU : lutte contre les voies d’eau.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234C8F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E0E65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94A5BB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d'étude de risque formellement requise.</w:t>
            </w:r>
          </w:p>
        </w:tc>
      </w:tr>
      <w:tr w:rsidR="00E60AC3" w:rsidRPr="008D220C" w14:paraId="31D5B4AE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0123FA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SI de sûreté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720D21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129AAA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685B09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21D9BD86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E8146C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11 : sécurité du SI de sûreté.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08563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8381E2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BE8ED0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2B359FF9" w14:textId="77777777" w:rsidTr="00C05BE6">
        <w:trPr>
          <w:trHeight w:val="11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875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PHY-SI-SUR : sécurisation du SI de sûreté.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BE1D4E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1B2664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040ABE5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Hors du champ des structures ciblées par la PSSI. Ce type de SI est néanmoins pris en compte dans la PSSI.</w:t>
            </w:r>
          </w:p>
        </w:tc>
      </w:tr>
      <w:tr w:rsidR="00E60AC3" w:rsidRPr="008D220C" w14:paraId="435873A2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4346D10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Sécurité des réseaux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ECE9F0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27B808C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A3521A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6D3C136C" w14:textId="77777777" w:rsidTr="00C05BE6">
        <w:trPr>
          <w:trHeight w:val="37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358ECA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des réseaux nationaux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57AFA6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9E670A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87BB78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697F55D5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4C2199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12 : usage sécurisé des réseaux nationaux.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55C530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1E91A1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69ABE3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63723B20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CCC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RES-MAITRISE : systèmes autorisés sur le réseau.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700029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6FB38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4.2.1.1, 4.2.1.2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46C14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ED6FD94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3358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RES-INTERCO : interconnexion avec des réseaux externes.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033891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2C40E31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5054C35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d'utilisation d'infrastructures nationales.</w:t>
            </w:r>
          </w:p>
        </w:tc>
      </w:tr>
      <w:tr w:rsidR="00E60AC3" w:rsidRPr="008D220C" w14:paraId="5ABEDE9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B053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RES-ENTSOR : mettre en place un filtrage réseau pour les flux sortants et entrants.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F93B86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116A59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4.3.1.1 à 4.3.1.7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CDB0E4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C47E37A" w14:textId="77777777" w:rsidTr="00C05BE6">
        <w:trPr>
          <w:trHeight w:val="141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EC3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RES-PROT : protection des informations.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F4C857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5A80D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5.3.1.3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B0D677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d'utilisation d'infrastructures nationales.</w:t>
            </w:r>
          </w:p>
        </w:tc>
      </w:tr>
      <w:tr w:rsidR="00E60AC3" w:rsidRPr="008D220C" w14:paraId="5E4ED42E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CEE9A9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des réseaux locaux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8AD29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60EEEF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5F3354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0762A2BB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12ED33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13 : usage sécurisé des réseaux locaux.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C68902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2703A4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679BD5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727DDF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9A2C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RES-CLOIS : cloisonner le SI en sous-réseaux de niveaux de sécurité homogènes.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2B63A4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3E79AF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4.2.2.3 à 4.2.2.6, 4.2.2.12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7313E1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2494D9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AE58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RES-INTERCOGEO : interconnexion des sites géographiques locaux d’une entité.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48C470F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332E966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1D4D1C7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EAB8D4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3076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RES-RESS : cloisonnement des ressources en cas de partage de locaux.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AEE66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9CB142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ED00DB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DDFCF9F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658E96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Accès spécifiques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BFE651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977F87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A82FAE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34E8B41C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E2CFBF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14 : accès spécifiques.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ECA766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82D91E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742489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3E3F96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2606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RES-INTERNET-SPECIFIQUE : cas particulier des accès spécifiques dans une entité.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94A0F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947AC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4.3.1.8, T6-5.2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C3997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9ABAB42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BE37F3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des réseaux sans fil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195486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707CAA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0F6085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388CAF3C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9D5C3C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15 : usage sécurisé des réseaux sans fil.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8C4FAC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7D612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A902FF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16A095E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B537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RES-SSFIL : mise en place de réseaux sans fil.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12E88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144CDA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791DA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120B93B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BF62BD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Sécurisation des mécanismes de commutation et de routage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DFCEF5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B7779D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18AB3C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37ABFA36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F6EECA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16 : sécurité des mécanismes de commutation et de routage.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D7932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D84308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3470C3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177B3945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AC2D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RES-COUCHBAS : implanter des mécanismes de protection contre les attaques sur les couches basses.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102323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C4D159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4.2.1.8, 7.3.2.4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442F34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2EBC42E5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0BD1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RES-ROUTDYN : surveiller les annonces de routage.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D722D6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045E9B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7.3.2.4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5231A8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0239B4C9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F0C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RES-ROUTDYN-IGP : configurer le protocole IGP de manière sécurisée.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481BF1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08CC14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4.3.1.9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2DEA3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1070B3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9387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RES-ROUTDYN-EGP : sécuriser les sessions EGP.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7A57347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7E83F1D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26E1019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Sans objet pour les structures ciblées.</w:t>
            </w:r>
          </w:p>
        </w:tc>
      </w:tr>
      <w:tr w:rsidR="00E60AC3" w:rsidRPr="008D220C" w14:paraId="56E82C6D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7405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RES-SECRET : modifier systématiquement les éléments d’authentification par défaut des équipements et services.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67CE66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A00D9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4.4.1.10, 5.2.4.4, 5.3.1.4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735D2E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0DEED39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D22E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RES-DURCI : durcir les configurations des équipements de réseaux.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130881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DE2304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4.5.3.10, 5.2.4.4, 5.3.1.4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962DD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D4281FC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33F601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Cartographie réseau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15688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FB9ECC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ABCEFA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3440DB33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B81496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17 : cartographie réseau.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9E90E3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CD337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DF612E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68FE801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609D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RES-CARTO : élaborer les documents d’architecture technique et fonctionnelle.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95486E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C800D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4.1.3.2, 4.1.5.1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5D434E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5D2213B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685146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Architecture des 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A6D6F2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34E88B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46E04C0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4B87B363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951A91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Architecture des centres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CD12E0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FDF856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D0CB4F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57BDE033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FF9AB4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lastRenderedPageBreak/>
              <w:t>Objectif 18 : architecture sécurisée des centres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82C226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031777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4C07E6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1846BDD" w14:textId="77777777" w:rsidTr="00C05BE6">
        <w:trPr>
          <w:trHeight w:val="11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EF9D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ARCHI-HEBERG : principes d’architecture de la zone d’hébergement.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2D47E5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D00588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4.2.2.3 à 4.2.2.6, 4.2.2.10 à 4.2.2.12, 4.3.1.7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151FD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explicite de mise en œuvre du principe de défense en profondeur ni d'utilisation de DMZ multiples.</w:t>
            </w:r>
          </w:p>
        </w:tc>
      </w:tr>
      <w:tr w:rsidR="00E60AC3" w:rsidRPr="008D220C" w14:paraId="554CDB0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AC4B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ARCHI-STOCKCI : architecture de stockage et de sauvegarde.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3C8981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18053E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31F5D5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D70A99A" w14:textId="77777777" w:rsidTr="00C05BE6">
        <w:trPr>
          <w:trHeight w:val="171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C5E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ARCHI-PASS : passerelle Internet.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3E34A07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03FD963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32792AEE" w14:textId="004B669C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Pas d'exigence d'utilisation de passerelles nationales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homologuées.</w:t>
            </w:r>
          </w:p>
        </w:tc>
      </w:tr>
      <w:tr w:rsidR="00E60AC3" w:rsidRPr="008D220C" w14:paraId="080E0D12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6275B2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Exploitation des 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7EE1AC4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29B255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4F3624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7D8BF42B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E1825C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Protection des informations sensibles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F6D62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268152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E0128E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3808264F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D23214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19 : protection des informations sensibles.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7C0DD8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CFFBFE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A714F9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1FF8E61C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26A3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EXP-PROT-INF : protection des informations sensibles en confidentialité et en intégrité.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6A248D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D1B0D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T1-1.2, 1.2.2.2, T1-3.2, T2-2, T3, T4-2.2, T4-5, T5, 6.5.1.9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97A9D7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15219AF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AA072E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Sécurité des ressources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864BA4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B4AC54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E800BD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E9ABD29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5B0107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20 : surveillance et configuration des ressources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E73659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C0C2D1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A2A94C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06F684E" w14:textId="77777777" w:rsidTr="00C05BE6">
        <w:trPr>
          <w:trHeight w:val="13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7951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EXP-TRAC : traçabilité des interventions sur le système.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7FEE92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9440CB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7.2.2.9, 7.2.2.10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2A85FC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ECFD8F7" w14:textId="77777777" w:rsidTr="00C05BE6">
        <w:trPr>
          <w:trHeight w:val="118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13A5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EXP-CONFIG : configuration des ressources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28432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AA4C1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T4-5.2 à T4-5.6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DB25E1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F49ED9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3624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EXP-DOC-CONFIG : documentation des configurations.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09F3DB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80FD7E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4.1.5.1, 4.1.5.3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2DB39E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9AA6D4D" w14:textId="77777777" w:rsidTr="00C05BE6">
        <w:trPr>
          <w:trHeight w:val="105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22DD35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Gestion des autorisations et contrôle d’accès logique aux ressources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3117DA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10D7F3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DD5AF1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09DCACFD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A30176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21 : autorisations et contrôles d’accès.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1FEFB7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E0233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56FB76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5FCE2B45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1E517F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Contrôle des accès logiques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CD51F1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716B6C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D6DFEA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B66A1EF" w14:textId="77777777" w:rsidTr="00C05BE6">
        <w:trPr>
          <w:trHeight w:val="16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EEC8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EXP-ID-AUTH : identification, authentification et contrôle d’accès logique.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BA4D78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DEE144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T2-2.2, T5-1, T5-2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18C38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Authentification forte non imposée systématiquement : renvoi au référentiel d'authentification des acteurs de santé pour fixation du palier d'authentification.</w:t>
            </w:r>
          </w:p>
        </w:tc>
      </w:tr>
      <w:tr w:rsidR="00E60AC3" w:rsidRPr="008D220C" w14:paraId="20E376B8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F0EF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EXP-DROITS : droits d’accès aux ressources.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8CCE11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E4B36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T5-1.1, T5-1.2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EC46F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F9A0DC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E46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EXP-PROFILS : gestion des profils d’accès aux applications.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2EA54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2C6FBB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T5-1.1, T5-1.2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6B3ED0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9CD9413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410318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Processus d’autorisation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C493A3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04B744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9B96E6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E292109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6864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EXP-PROC-AUTH : autorisations d’accès des utilisateurs.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B492D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173AD7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T2-2.2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DD3B73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E46FD5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51E9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EXP-REVUE-AUTH : revue des autorisations d’accès.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2D2D2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CD3347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T5-1.3, 7.1.1.7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D8FBCB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0AF10EB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472A69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 xml:space="preserve">Gestion des </w:t>
            </w:r>
            <w:proofErr w:type="spellStart"/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authentifiants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D6CAA9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CDA541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ED9481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3E83D9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8BF3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EXP-CONF-AUTH : confidentialité des informations d’authentification.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13BA10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79C7F5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9CF61D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9DCC23E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0435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EXP-GEST-PASS : gestion des mots de passe.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7541B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967F2B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4.5.1.10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D6FE0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0F08FFC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147AB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EXP-INIT-PASS : initialisation des mots de passe.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DB3E50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965A8F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4.5.1.8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0EDAE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345ADCA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075A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EXP-POL-PASS : politiques de mots de passe.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33DC5C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3DA56A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T4-5.1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3A8D2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CAC774C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9070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EXP-CERTIFS : utilisation de certificats électroniques.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8009AC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A3E6CF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5.3.1.5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7E7A4D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CFAF0A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95D3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EXP-QUAL-PASS : contrôle systématique de la qualité des mots de passe.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82B346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C85DFE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4.5.1.9, T7-1.1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6EC941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584AEFD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1F01C6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 xml:space="preserve">Gestion des </w:t>
            </w:r>
            <w:proofErr w:type="spellStart"/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authentifiants</w:t>
            </w:r>
            <w:proofErr w:type="spellEnd"/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 xml:space="preserve"> d’administration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37D6E8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E073C1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698230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D33EBB1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A0BE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EXP-SEQ-ADMIN : séquestre des </w:t>
            </w:r>
            <w:proofErr w:type="spellStart"/>
            <w:r w:rsidRPr="008D220C">
              <w:rPr>
                <w:rFonts w:cs="Arial"/>
                <w:sz w:val="17"/>
                <w:szCs w:val="17"/>
                <w:lang w:eastAsia="fr-FR"/>
              </w:rPr>
              <w:t>authentifiants</w:t>
            </w:r>
            <w:proofErr w:type="spellEnd"/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« administrateur ».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E6AD1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8C7E2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5.2.1.3, 5.2.1.4, 5.2.2.1, 5.2.2.2, T5-2.4, 7.2.2.10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FD0ED7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7DA6CE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5B4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EXP-POL-ADMIN : politique de mots de passe « administrateurs ».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5BAB5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5C8F3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5.2.1.3, 5.2.1.4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91F7BB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F91689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0CE0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EXP-DEP-ADMIN : gestion du départ d’un administrateur des 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B3DDDC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F7119D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2.2.2.3, 2.2.2.4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0F8459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700F58D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86693C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Exploitation sécurisée des ressources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23FAC7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FC8C23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3CEFE5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648DF8B0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AD8EBC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22 : sécurisation de l’exploitation.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EDAFF8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28A832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6D6ABE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4B1A9553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58A591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Administration des systèmes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789C44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B3C366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00000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5BCB68AC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F6B2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EXP-RESTR-DROITS : restriction des droits.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71E23A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A4BE81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2.2.2.5, 4.5.3.13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D13630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BF2BBC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B79D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EXP-PROT-ADMIN : protection des accès aux outils d’administration.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FEAB9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108877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5.1.2.4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F416CA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D113431" w14:textId="77777777" w:rsidTr="00C05BE6">
        <w:trPr>
          <w:trHeight w:val="11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BA5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EXP-HABILIT-ADMIN : habilitation des administrateurs.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1BA4C7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315693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5.1.1.7, 5.1.2.2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727577" w14:textId="294FFA4C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sur le nom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 xml:space="preserve"> 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>de d'administrateur. Tenue d'une liste des profils d'habilitation attribués.</w:t>
            </w:r>
          </w:p>
        </w:tc>
      </w:tr>
      <w:tr w:rsidR="00E60AC3" w:rsidRPr="008D220C" w14:paraId="51C70D8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C0D1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EXP-GEST-ADMIN : gestion des actions d’administration.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15F54F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14C77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6.1.2.4, 7.2.2.10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D8210B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E0937A3" w14:textId="77777777" w:rsidTr="00C05BE6">
        <w:trPr>
          <w:trHeight w:val="246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EA27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EXP-SEC-FLUXADMIN : sécurisation des flux d’administration.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58CD3A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6A08E9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4.2.2.5, 4.5.3.18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88C6B9E" w14:textId="50174F74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L'usage de protocoles de communication sécurisé est admis à défaut du cloisonnement du réseau d'administration. L'usage de postes d'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administration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dédiés et de cloisonnement de l'accès à Internet sur ces postes sont des recommandations.</w:t>
            </w:r>
          </w:p>
        </w:tc>
      </w:tr>
      <w:tr w:rsidR="00E60AC3" w:rsidRPr="008D220C" w14:paraId="5523D7AC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8144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EXP-CENTRAL : centraliser la gestion du système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51E93C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11804A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T4-5, 7.3.2.4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17809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1AFFDF0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5B4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EXP-SECX-DIST : sécurisation des outils de prise de main à distance.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AAC3D3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CB6328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BDA8C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258669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51C3DD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Administration des domaines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77CB48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6264F9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6C86F0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5EA8A550" w14:textId="77777777" w:rsidTr="00C05BE6">
        <w:trPr>
          <w:trHeight w:val="23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3884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EXP-DOM-POL : définir une politique de gestion des comptes du domaine.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97060E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741D4C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38CE136" w14:textId="3FDC2BFC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Les règles proposées sont génériques et ne s'attachent pas à une technologie spécifique ("domaines")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ni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au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x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particularités qui y sont liées ("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administrateur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d'entreprise", "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administrateur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de domaine", "administrateur local").</w:t>
            </w:r>
          </w:p>
        </w:tc>
      </w:tr>
      <w:tr w:rsidR="00E60AC3" w:rsidRPr="008D220C" w14:paraId="276D80B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ADFF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EXP-DOM-PASS : configurer la stratégie des mots de passe des </w:t>
            </w:r>
            <w:proofErr w:type="gramStart"/>
            <w:r w:rsidRPr="008D220C">
              <w:rPr>
                <w:rFonts w:cs="Arial"/>
                <w:sz w:val="17"/>
                <w:szCs w:val="17"/>
                <w:lang w:eastAsia="fr-FR"/>
              </w:rPr>
              <w:t>domaines .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5CE711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BD4D32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4.5.1.1, 4.5.1.2, 4.5.1.7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EB52C3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76B7D13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08ED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EXP-DOM-NOMENCLAT : définir et appliquer une nomenclature des comptes du domaine.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DA42F6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EBAB0A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5.2.1.6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B1889C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518E42EA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A288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EXP-DOM-RESTADMIN : restreindre au maximum l’appartenance aux groupes d’administration du domaine.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7E2A39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CAA565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4.5.3.17, 5.2.1.3, 5.2.1.4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DBFC8F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cf. remarque pour EXP-DOM-POL</w:t>
            </w:r>
          </w:p>
        </w:tc>
      </w:tr>
      <w:tr w:rsidR="00E60AC3" w:rsidRPr="008D220C" w14:paraId="502245E5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9DCE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EXP-DOM-SERV : maîtriser l’utilisation des comptes de service.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48C783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BEC97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5.2.4.1 à 5.2.4.3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E8A065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6D0C60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0398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EXP-DOM-LIMITSERV : limiter les droits des comptes de service.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0CF4D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219F0C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5.2.4.6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836511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884B7A2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AC8A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EXP-DOM-OBSOLET : désactiver les comptes du domaine obsolètes.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A005F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B631B6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5.2.4.5, 2.2.2.3, 2.2.2.4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41E468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0FB165E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58EB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EXP-DOM-ADMINLOC : améliorer la gestion des comptes d’administrateur locaux.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CC15D5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126E8C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4.5.2.13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CBC5A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cf. remarque pour EXP-DOM-POL.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br/>
              <w:t>Renvoi aux guides de l'ANSSI</w:t>
            </w:r>
          </w:p>
        </w:tc>
      </w:tr>
      <w:tr w:rsidR="00E60AC3" w:rsidRPr="008D220C" w14:paraId="549E43DB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B95DD0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Envoi en maintenance et mise au rebut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F4E31D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5D9B63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C30BBB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50363DC4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035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EXP-MAINT-EXT : maintenance externe.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6F4330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1571D8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T3-1.4, 6.5.1.9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6150A3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L'utilisation de produits qualifiés est une recommandation.</w:t>
            </w:r>
          </w:p>
        </w:tc>
      </w:tr>
      <w:tr w:rsidR="00E60AC3" w:rsidRPr="008D220C" w14:paraId="39BD72A9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C7B3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EXP-MIS-REB : mise au rebut.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A3FE63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06FA1C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T3-1.4, 6.5.1.9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59E01F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L'utilisation de produits qualifiés est une recommandation.</w:t>
            </w:r>
          </w:p>
        </w:tc>
      </w:tr>
      <w:tr w:rsidR="00E60AC3" w:rsidRPr="008D220C" w14:paraId="5CF61BC9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3E49DC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Lutte contre les codes malveillants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484BF3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3A8937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52E516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36CE4A56" w14:textId="77777777" w:rsidTr="00C05BE6">
        <w:trPr>
          <w:trHeight w:val="171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4C46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EXP-PROT-MALV : protection contre les codes malveillants.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E3FDA8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2AFDDA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4.5.3.1, 4.5.3.2, 4.5.3.4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FD69993" w14:textId="4435B5F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Recommandation d'antivirus différents entre postes de travail et serveurs,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corrélation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entre multiples antivirus non précisée (cadre général d'analyse des traces)</w:t>
            </w:r>
          </w:p>
        </w:tc>
      </w:tr>
      <w:tr w:rsidR="00E60AC3" w:rsidRPr="008D220C" w14:paraId="1B63CD3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685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EXP-GES-ANTIVIR : gestion des événements de sécurité de l’antivirus.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C4EC5A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50063F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B08CB1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CD4E6AB" w14:textId="77777777" w:rsidTr="00C05BE6">
        <w:trPr>
          <w:trHeight w:val="124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519C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EXP-MAJ-ANTIVIR : mise à jour de la base de signatures.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7B2D8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28F6BE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4.5.3.3, 4.5.3.6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32AD25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49FFE84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2006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EXP-NAVIG : configuration du navigateur Internet.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7F5FE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3221C5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EA6EB5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FB82FB6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8F3DC7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Mise à jour des systèmes et des logiciels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E5E1BF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B62F4C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E550BF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792A6F02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B291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EXP-POL-COR : définir et mettre en œuvre une politique de suivi et d’application des correctifs de sécurité.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F3343C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CBAD6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4.5.5.1, 4.5.5.2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6CA479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EA849D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F18E2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EXP-COR-SEC : déploiement des correctifs de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CE7FDE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B058C7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4.5.5.2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EEABE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9B99EF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5DA8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EXP-OBSOLET : assurer la migration des systèmes obsolètes.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C3D5EE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96FD4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4.5.5.3, 4.5.5.4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22ED54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1D23E04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4928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EXP-ISOL : isoler les systèmes obsolètes restants.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D46C17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E793D2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4.5.5.5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C2B3D1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F38C5D8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9A209E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Journalisation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863A73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2127B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A183F1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66973199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AD8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EXP-JOUR-SUR : journalisation des alertes.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B26F2D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3FBA9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T7-2.1, T7-2.2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E4FBA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0B5B2CA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6A50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EXP-POL-JOUR : définir et mettre en œuvre une politique de gestion et d’analyse des journaux de traces.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406E8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806A56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7.2.2.7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2040EB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BD9883A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8B23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EXP-CONS-JOUR : conservation des journaux.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F9E91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76FAEA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7.2.2.5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28C4FA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4D1481B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34BCD9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Défense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E1B26B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2A94D4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405FD3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25EF0A5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BC8151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23 : défense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5DCFE2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A0FC57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A1713C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58994EC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42AFA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EXP-GES-DYN : gestion dynamique de la sécurité.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C58641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605A85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7.2.2.7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21707F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7FF145A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C70A73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Gestion des matériels informatiques fournis à l’utilisateur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8CB271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4A890B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1C404F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9822A9C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CA95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EXP-MAIT-MAT : maîtrise des matériels.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3BA71D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2ADEDC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T4-1.1, T4-1.4, T4-2.1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588506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09A47B4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9615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EXP-PROT-VOL : rappel des mesures de protection contre le vol.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A070E3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BB8E06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3.1.2.1, 3.1.2.3, 3.1.3.1, 3.1.3.2, 4.5.6.4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E86488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E03F812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D8F3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EXP-DECLAR-VOL : déclarer les pertes et vols.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82D28F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7899E1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2.2.1.2, 2.2.1.4,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581C2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DB8E068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0805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EXP-REAFFECT : réaffectation de matériels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0584D1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69344A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2.2.2.3, 2.2.2.4, T3-1.4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ABC87F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E07FF5D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885A8C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Nomadisme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AA9DB6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153B0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2A138A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FEFCC3F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C992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EXP-NOMAD-SENS : déclaration des équipements nomades aptes à traiter des informations sensibles.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0ECD40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88EB60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T4.5.6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5E93D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7307C31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B61C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EXP-ACC-DIST : accès à distance au système d’information de l’organisme.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16307C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F2E3A2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B78DF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931361E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A19676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Sécurisation des imprimantes et copieurs multifonctions manipulant des informations sensibles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5B9FA63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6B86BB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C0A10B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5352B28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608B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EXP-IMP-SENS : impression des informations sensibles.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CB9634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F23160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5.3.1.6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010E5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547906E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E79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EXP-IMP-2 : sécurité des imprimantes et copieurs multifonctions.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2F9B5A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BA455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4.1.1.1, 4.2.2.1, 4.2.2.2, 4.2.2.3, 4.2.2.5, 4.3.1.2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50328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EC5B3A6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57C99B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Exploitation des centres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822AFF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5C57B7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41D2FF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4C5F595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189EBD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24 : exploitation sécurisée des centres informatiques.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329F07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AFB297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072F24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1CC02856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96B3E8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Sécurité des ressources informatiques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24A26F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1C5C9D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BDD1D7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75770AA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8377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EXP-CI-OS : systèmes d’exploitation.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BD3DF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A3F03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4.5.3.11, 4.5.5.3, 4.5.5.4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E6CF8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F66934C" w14:textId="77777777" w:rsidTr="00C05BE6">
        <w:trPr>
          <w:trHeight w:val="226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1C47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EXP-CI-LTP : logiciels en Tiers Présentation.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A3B3B2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D5A63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T6-3.1,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F9C6F4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pour les applications accessibles par des tiers depuis Internet uniquement, recommandation pour les autres applications.</w:t>
            </w:r>
          </w:p>
        </w:tc>
      </w:tr>
      <w:tr w:rsidR="00E60AC3" w:rsidRPr="008D220C" w14:paraId="385CE949" w14:textId="77777777" w:rsidTr="00C05BE6">
        <w:trPr>
          <w:trHeight w:val="186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D989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EXP-CI-LTA : logiciels en Tiers Application.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94475E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26B377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T6-3.1,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63AC9D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pour les applications accessibles par des tiers depuis Internet uniquement, recommandation pour les autres applications.</w:t>
            </w:r>
          </w:p>
        </w:tc>
      </w:tr>
      <w:tr w:rsidR="00E60AC3" w:rsidRPr="008D220C" w14:paraId="1794B5B7" w14:textId="77777777" w:rsidTr="00C05BE6">
        <w:trPr>
          <w:trHeight w:val="21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E5C4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EXP-CI-LTD : logiciels en Tiers Données.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7D5EF1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5416DF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T6-3.1,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A2564B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Requis pour les applications accessibles par des tiers depuis Internet uniquement, recommandation pour les autres applications. </w:t>
            </w:r>
          </w:p>
        </w:tc>
      </w:tr>
      <w:tr w:rsidR="00E60AC3" w:rsidRPr="008D220C" w14:paraId="6B2CA75E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BF80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EXP-CI-PROTFIC : passerelle d’échange de fichiers.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93740D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7BF748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4.2.2.5, 5.3.1.2, 5.3.1.3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6E786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ECE4724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DA30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EXP-CI-MESSTECH : messagerie technique.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B033FE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6B7089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D0440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8D07CAD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BE2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EXP-CI-FILT : filtrage des flux applicatifs.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38E914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F68BE3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4.1.1.1, 4.2.2.1, 4.2.2.2, 4.2.2.3, 4.2.2.5, 4.2.2.11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571BC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4445D49" w14:textId="77777777" w:rsidTr="00C05BE6">
        <w:trPr>
          <w:trHeight w:val="15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BD03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EXP-CI-ADMIN : flux d’administration.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47F9FE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F2542A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4.2.2.12, 5.1.1.2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37B825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d'exigence de cloisonnement des flux d'administration applicative (rarement possible dans les applications).</w:t>
            </w:r>
          </w:p>
        </w:tc>
      </w:tr>
      <w:tr w:rsidR="00E60AC3" w:rsidRPr="008D220C" w14:paraId="2FDD9BD5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B81E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EXP-CI-DNS : service de noms de domaine – DNS technique.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D73403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973CB9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A55FD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651DADB2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00B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EXP-CI-EFFAC : effacement de support.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C8483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58844D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T3-1.4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C6EA7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A2457E0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D770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EXP-CI-DESTR : destruction de support.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9EC40E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783A7D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T3-1.4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CA40C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18E5BF2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C2C0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EXP-CI-TRAC : traçabilité / imputabilité.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842DC5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80BEBD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7.2.2.3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C63891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FAE3566" w14:textId="77777777" w:rsidTr="00C05BE6">
        <w:trPr>
          <w:trHeight w:val="259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A15A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EXP-CI-SUPERVIS : supervision.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19CE619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1D83C73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637F24A8" w14:textId="184A7EF4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Trop complexe pour les structures ciblées, pas toujours possible du fait des équipements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eux-mêmes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>, impose aussi ces contraintes de séparation au niveau des postes de supervision/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administration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qui ne sont pas recevables pour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une grande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partie des structures ciblées.</w:t>
            </w:r>
          </w:p>
        </w:tc>
      </w:tr>
      <w:tr w:rsidR="00E60AC3" w:rsidRPr="008D220C" w14:paraId="7B878839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340E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EXP-CI-AMOV : accès aux périphériques amovibles.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1DB6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2E5E1D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T4-5.6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814A84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C06BE65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1DEE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EXP-CI-ACCRES : accès aux réseaux.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5128D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298DA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2.2.2.7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F05C0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79D55B6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32AB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EXP-CI-AUDIT : audit/contrôle.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F49A7D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7B886E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2.1.1.5, 7.1.1.1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D1CDED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24055B3" w14:textId="77777777" w:rsidTr="00C05BE6">
        <w:trPr>
          <w:trHeight w:val="79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9EE1A2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Sécurité du poste de travail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E6D5D3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249E298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62AAEC8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07A9A40C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924946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Sécurisation des postes de travail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B5D641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8D4D2A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7A2B29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75EFE76F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207106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25 : sécurisation des postes de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40C905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10B16E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17B657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1A759587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F8E746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Mise à disposition du poste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7155C9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98D719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24B367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63946F72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202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PDT-GEST : fourniture et gestion des postes des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C3C6D4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539395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F58FAA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9F7A5F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44AA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PDT-CONFIG : formalisation de la configuration des postes des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E307AC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E3E2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57B65A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71ECC05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CA6B69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Sécurité physique des postes de travail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2B7B22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C3B0A5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0097D7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B9B2FA2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59F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PDT-VEROUIL-FIXE : verrouillage de l’unité centrale des postes fixes.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843E5F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FDAC62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3.1.2.3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6F04BD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8575AF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F253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PDT-VEROUIL-PORT : verrouillage des postes portables.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7C417E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8D6FA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3.1.2.4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A660E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CD33115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A4A5B1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Réaffectation du poste et récupération d’informations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6194C67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38E7F8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CC0002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BFB7A2E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EED1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PDT-REAFFECT : réaffectation du poste de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0A951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A959D8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3.1.4.2, 3.1.4.4, 3.1.4.6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8C9422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163DE13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98B106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Gestion des privilèges sur les postes de travail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701032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CE2D0C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47115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5F64851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B4DB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PDT-PRIVIL : privilèges des utilisateurs sur les postes de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6F1B5B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1D4B22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T5-1.1, 5.1.2.1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7C259A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E368FE0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10D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PDT-PRIV : utilisation des privilèges d’accès « administrateur ».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EAD5C8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BC27A0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4.5.3.13, 5.2.1.3, 5.2.1.4, 5.2.4.3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D0757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5F7A771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A48B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PDT-ADM-LOCAL : gestion du compte « administrateur local ».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D043AC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4F6A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4.5.3.13, 5.2.1.3, 5.2.1.4, 5.2.4.3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FB320A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FEB4167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28DF638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Protection des informations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CFB1FB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68FBB2B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B0452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0A92B5D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8B5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val="en-US" w:eastAsia="fr-FR"/>
              </w:rPr>
            </w:pPr>
            <w:r w:rsidRPr="008D220C">
              <w:rPr>
                <w:rFonts w:cs="Arial"/>
                <w:sz w:val="17"/>
                <w:szCs w:val="17"/>
                <w:lang w:val="en-US" w:eastAsia="fr-FR"/>
              </w:rPr>
              <w:t>PDT-</w:t>
            </w:r>
            <w:proofErr w:type="gramStart"/>
            <w:r w:rsidRPr="008D220C">
              <w:rPr>
                <w:rFonts w:cs="Arial"/>
                <w:sz w:val="17"/>
                <w:szCs w:val="17"/>
                <w:lang w:val="en-US" w:eastAsia="fr-FR"/>
              </w:rPr>
              <w:t>STOCK :</w:t>
            </w:r>
            <w:proofErr w:type="gramEnd"/>
            <w:r w:rsidRPr="008D220C">
              <w:rPr>
                <w:rFonts w:cs="Arial"/>
                <w:sz w:val="17"/>
                <w:szCs w:val="17"/>
                <w:lang w:val="en-US" w:eastAsia="fr-FR"/>
              </w:rPr>
              <w:t xml:space="preserve"> stockage des </w:t>
            </w:r>
            <w:proofErr w:type="spellStart"/>
            <w:r w:rsidRPr="008D220C">
              <w:rPr>
                <w:rFonts w:cs="Arial"/>
                <w:sz w:val="17"/>
                <w:szCs w:val="17"/>
                <w:lang w:val="en-US" w:eastAsia="fr-FR"/>
              </w:rPr>
              <w:t>informations</w:t>
            </w:r>
            <w:proofErr w:type="spellEnd"/>
            <w:r w:rsidRPr="008D220C">
              <w:rPr>
                <w:rFonts w:cs="Arial"/>
                <w:sz w:val="17"/>
                <w:szCs w:val="17"/>
                <w:lang w:val="en-US" w:eastAsia="fr-FR"/>
              </w:rPr>
              <w:t>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D96F7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3AEC9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T7-4.2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38356E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14F499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1740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PDT-SAUV-LOC : sauvegarde / synchronisation des données locales.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FC803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ACF91C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T7-4.3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8174F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7DBB8DD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7E24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PDT-PART-FIC : partage de fichiers.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409A4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6A8EF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BFCAF3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4A03C3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FB9E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PDT-SUPPR-PART : suppression des données sur les postes partagés.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49A73B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455BC7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T3-1.4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82C400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F09BB1B" w14:textId="77777777" w:rsidTr="00C05BE6">
        <w:trPr>
          <w:trHeight w:val="10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3836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PDT-CHIFF-SENS : chiffrement des données sensibles.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D456D7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B8681D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4.5.6.2, 4.5.6.4, 4.5.6.5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2310E9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Pour terminaux mobiles et supports de données amovibles uniquement.</w:t>
            </w:r>
          </w:p>
        </w:tc>
      </w:tr>
      <w:tr w:rsidR="00E60AC3" w:rsidRPr="008D220C" w14:paraId="6C934EA7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BC52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PDT-AMOV : fourniture de supports de stockage amovibles.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2A6B0B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FD771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4.1.1.7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737390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447C6F1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6A3D54B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Nomadisme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DE756E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3EFEC4A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EC9F1A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531D157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7E5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PDT-NOMAD-ACCESS : accès à distance aux Systèmes d’Information de l’entité.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417FF0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79E7C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4.2.2.8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16D68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A98B682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8C29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PDT-NOMAD-PAREFEU : pare-feu local.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38DAF0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D7FDA9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4.5.3.9, 4.5.6.1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CF2685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F2F088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E4CD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PDT-NOMAD-STOCK : stockage local d’information sur les postes nomades.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F726C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2987D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4.5.6.2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F25FB8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B34C754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76D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PDT-NOMAD-FILT : filtre de confidentialité.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CD519E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64FFE6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3.1.2.2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5E05BF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D169BDF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FCEF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PDT-NOMAD-CONNEX : configuration des interfaces de connexion sans fil.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94481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439158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4.5.6.1, 4.5.6.3, 4.4.1.9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CFC7B6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4440276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68D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PDT-NOMAD-DESACTIV : désactivation des interfaces de connexion sans fil.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4402F8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D6B5AE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4.5.3.11, 4.5.6.3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A8A3C9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F9BD314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01F683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Sécurisation des imprimantes et copieurs multifonctions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FEF0AA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077C93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E6EE6D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2D7E97D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7FD667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26 : sécurisation des copieurs multifonctions.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F5149B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C859A7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C83AED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5B7D2C38" w14:textId="77777777" w:rsidTr="00C05BE6">
        <w:trPr>
          <w:trHeight w:val="35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549C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PDT-MUL-DURCISS : durcissement des imprimantes et copieurs multifonctions.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18B802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3FC0289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4.5.3.11, 4.5.3.14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9E118B1" w14:textId="2CEA5DB6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Pas d'exigence de configuration réseau statique. Si des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données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sensible sont imprimées, le cloisonnement réseau qui doit être mis en place doit pouvoir mitiger les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éventuels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t>dysfonctionnements</w:t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des imprimantes relatifs aux adresses </w:t>
            </w:r>
            <w:proofErr w:type="gramStart"/>
            <w:r w:rsidRPr="008D220C">
              <w:rPr>
                <w:rFonts w:cs="Arial"/>
                <w:sz w:val="17"/>
                <w:szCs w:val="17"/>
                <w:lang w:eastAsia="fr-FR"/>
              </w:rPr>
              <w:t>IP;</w:t>
            </w:r>
            <w:proofErr w:type="gramEnd"/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 les autres problèmes avec l'IP ne sont pas spécifiques aux imprimantes.</w:t>
            </w:r>
          </w:p>
        </w:tc>
      </w:tr>
      <w:tr w:rsidR="00E60AC3" w:rsidRPr="008D220C" w14:paraId="33B23327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164C1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PDT-MUL-SECNUM : sécurisation de la fonction de numérisation.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71EF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40ACAB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D0FD6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70D382D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6611D5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Sécurisation de la téléphonie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6B0231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E4027C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E434DD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0C349F3B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130C36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27 : sécurisation de la téléphonie.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6C4407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1E937F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B14134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544077D1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D47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PDT-TEL-MINIM : sécuriser la configuration des autocommutateurs.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338A09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E74C15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4.5.3.16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029878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5FEC6104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174D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PDT-TEL-CODES : codes d’accès téléphoniques.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22CB4F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8269B6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4.5.1.3, 4.5.1.5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C23AE8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79464F1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2B1B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PDT-TEL-DECT : limiter l’utilisation du DECT.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21789C7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2B1732A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340038E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Hors périmètre des scénarios de risques pris en compte.</w:t>
            </w:r>
          </w:p>
        </w:tc>
      </w:tr>
      <w:tr w:rsidR="00E60AC3" w:rsidRPr="008D220C" w14:paraId="78F41E7A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2F135A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Contrôles de conformité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AA4728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1C99E1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EC2F9C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76708DA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842257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28 : contrôles de la conformité des postes de travail.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CA3CC2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2DBB50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1BDBF7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3A26C22D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B7E1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PDT-CONF-VERIF : utiliser des outils de vérification automatique de la conformité.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7B2267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87A1D0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4.1.4.2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FB7D30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Recommandation.</w:t>
            </w:r>
          </w:p>
        </w:tc>
      </w:tr>
      <w:tr w:rsidR="00E60AC3" w:rsidRPr="008D220C" w14:paraId="2D5B705B" w14:textId="77777777" w:rsidTr="00C05BE6">
        <w:trPr>
          <w:trHeight w:val="118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7BF4190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Sécurité du développement des systèmes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E70215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EBBE8B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9DA78D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4559124C" w14:textId="77777777" w:rsidTr="00C05BE6">
        <w:trPr>
          <w:trHeight w:val="37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27F2242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Développement des systèmes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F60F45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58B364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8AD245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66F45D5B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51FD9E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29 : prise en compte de la sécurité dans le développement des 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1F678A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77ECE4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6BC0AB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45767CC7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E597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DEV-INTEGR-SECLOC : intégrer la sécurité dans les développements locaux.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AA987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9A831EC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T6-5.1, T6-5.2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4900E0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6BD51D8" w14:textId="77777777" w:rsidTr="00C05BE6">
        <w:trPr>
          <w:trHeight w:val="13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DC98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DEV-SOUS-TRAIT : intégrer des clauses SSI dans les contrats de sous-traitance de développement informatique.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948A40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52C9305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T6-3, T6-5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B50D30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pour les applications accessibles par des tiers depuis Internet uniquement, recommandation pour les autres applications</w:t>
            </w:r>
          </w:p>
        </w:tc>
      </w:tr>
      <w:tr w:rsidR="00E60AC3" w:rsidRPr="008D220C" w14:paraId="03BC156C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7F9A72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Développements logiciels et sécurité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F8F762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DB4022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DC4033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4A46EC23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18E8BC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30 : prise en compte de la sécurité dans le développement des logiciels.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49620D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7E7600F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00FD40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6F4F7E4" w14:textId="77777777" w:rsidTr="00C05BE6">
        <w:trPr>
          <w:trHeight w:val="168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DC66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DEV-FUITES : limiter les fuites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010D5B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0E3190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6.3.1.1, 6.5.1.5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3441C0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pour les applications accessibles par des tiers depuis Internet uniquement, recommandation pour les autres applications.</w:t>
            </w:r>
          </w:p>
        </w:tc>
      </w:tr>
      <w:tr w:rsidR="00E60AC3" w:rsidRPr="008D220C" w14:paraId="5B8BD03E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6AAA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 xml:space="preserve">DEV-LOG-ADHER : réduire l’adhérence des applications à des produits ou technologies spécifiques.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0C5D891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7B6042D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36F1210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Trop abstrait, traduction en règles concrètes trop complexe pour le cadre du canevas de PSSI.</w:t>
            </w:r>
          </w:p>
        </w:tc>
      </w:tr>
      <w:tr w:rsidR="00E60AC3" w:rsidRPr="008D220C" w14:paraId="0992BE49" w14:textId="77777777" w:rsidTr="00C05BE6">
        <w:trPr>
          <w:trHeight w:val="13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0D32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DEV-LOG-CRIT : instaurer des critères de développement sécurisé.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971904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4B9D3F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6.3.1.1, 6.5.1.5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8052CC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uniquement pour les applications accessibles par des tiers depuis Internet, recommandation pour les autres applications.</w:t>
            </w:r>
          </w:p>
        </w:tc>
      </w:tr>
      <w:tr w:rsidR="00E60AC3" w:rsidRPr="008D220C" w14:paraId="6CEDE57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AA5A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DEV-LOG-CYCLE : intégrer la sécurité dans le cycle de vie logiciel.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0D1B4D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8124B6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T6-3, T6-5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0E499D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A41D482" w14:textId="77777777" w:rsidTr="00C05BE6">
        <w:trPr>
          <w:trHeight w:val="13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9718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lastRenderedPageBreak/>
              <w:t>DEV-LOG-WEB : améliorer la prise en compte de la sécurité dans les développements Web.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CD4493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708A2D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6.3.1.1, 6.5.1.5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15CA56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Requis uniquement pour les applications accessibles par des tiers depuis Internet, recommandation pour les autres applications.</w:t>
            </w:r>
          </w:p>
        </w:tc>
      </w:tr>
      <w:tr w:rsidR="00E60AC3" w:rsidRPr="008D220C" w14:paraId="1BD9712A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2374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DEV-LOG-PASS : calculer les empreintes de mots de passe de manière sécurisée.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08F4D2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4907B8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T4-5.1, T4-5.1.10, T5-2.3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5DFF57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2E776338" w14:textId="77777777" w:rsidTr="00C05BE6">
        <w:trPr>
          <w:trHeight w:val="36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FD706E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Applications à risques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732053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550016A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F71091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AAD59CA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526327D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31 : sécurisation des applications à risques.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156BA26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D421DB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C7AB63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69B67382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A4CE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DEV-FILT-APPL : mettre en œuvre des fonctionnalités de filtrage applicatif pour les applications à risque.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44644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10C7BA0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4.3.1.6, 4.5.3.10, 4.5.5.5, 6.3.1.1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9388E4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ABB96EB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77A33E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Traitement des incidents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4625A0B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2C93AC7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384BB06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3AEB203C" w14:textId="77777777" w:rsidTr="00C05BE6">
        <w:trPr>
          <w:trHeight w:val="37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99988F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Chaînes opérationnelles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229470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496875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DD336D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916497E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94060A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32 : chaînes opérationnelles.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5C8019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4F1D66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0CBBBB8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24C5152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E2EA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TI-OPS-SSI : chaînes opérationnelles SSI.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61FB7B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9D8EB6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1CAF60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85163AB" w14:textId="77777777" w:rsidTr="00C05BE6">
        <w:trPr>
          <w:trHeight w:val="105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4D858C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Traitement des alertes de sécurité émises par les instances nationales (ANSSI)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AD3C28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8D9E6B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A75E7F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38DDC81" w14:textId="77777777" w:rsidTr="00C05BE6">
        <w:trPr>
          <w:trHeight w:val="24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98F0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TI-MOB : mobilisation en cas d’alerte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0DA00B2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4FD9BA2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6EC841B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420CB74E" w14:textId="77777777" w:rsidTr="00C05BE6">
        <w:trPr>
          <w:trHeight w:val="70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450FE3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Remontée des incidents de sécurité rencontrés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235EE3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A0039C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15B4542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0FAD4DD9" w14:textId="77777777" w:rsidTr="00C05BE6">
        <w:trPr>
          <w:trHeight w:val="117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0F71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TI-QUAL-TRAIT : qualification et traitement des incidents.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5D73F95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53112E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7.3.1.3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6AF571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Pour ce qui concerne la chaine fonctionnelle SSI locale.</w:t>
            </w:r>
          </w:p>
        </w:tc>
      </w:tr>
      <w:tr w:rsidR="00E60AC3" w:rsidRPr="008D220C" w14:paraId="2374C41F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049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TI-INC-REM : remontée des incidents.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6866AB5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45C8055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6B8B7"/>
            <w:hideMark/>
          </w:tcPr>
          <w:p w14:paraId="2582BC0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67CE6C2" w14:textId="77777777" w:rsidTr="00C05BE6">
        <w:trPr>
          <w:trHeight w:val="40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1948FB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Continuité d’activité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4B5AFB2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7C6221E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5BBB2B6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6EB4A1DE" w14:textId="77777777" w:rsidTr="00C05BE6">
        <w:trPr>
          <w:trHeight w:val="720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70AD803B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Gestion de la continuité d’activité des 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B1D5CE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08110E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3272871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D2A8D1D" w14:textId="77777777" w:rsidTr="00C05BE6">
        <w:trPr>
          <w:trHeight w:val="6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2B2A3CE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33 : gestion de la continuité d’activité.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A42EDE1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34AC94A0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5BCE875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09CCFB73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4651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PCA-MINIS : définition du plan ministériel de continuité d’activité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00569E6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607FC70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B6C037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77F97DC4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7D717F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Définition du plan de continuité d’activité des systèmes d’information d’une entité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1BF002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7758C19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38C49D6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45233AE3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ABF0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PCA-LOCAL : définition du plan local de continuité d’activité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95FBFC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94CB9F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2.1.1.0, 7.5.1.1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F86101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Pris en charge par la fonction "Référent Plan de Continuité Informatique".</w:t>
            </w:r>
          </w:p>
        </w:tc>
      </w:tr>
      <w:tr w:rsidR="00E60AC3" w:rsidRPr="008D220C" w14:paraId="33DE9748" w14:textId="77777777" w:rsidTr="00C05BE6">
        <w:trPr>
          <w:trHeight w:val="9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396E0B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lastRenderedPageBreak/>
              <w:t>Mise en œuvre du plan local de continuité d’activité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E37CCE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3DBCC702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0E2B72C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17F7F1E1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E62F8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PCA-SUIVILOCAL : suivi de la mise en œuvre du plan de continuité d’activité local des Systèmes d’Information (PCA des SI).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907BEA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92AD2F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T7-1.1, 7.5.1.1, 7.5.1.2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AECC2B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1F62DCC1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70C26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PCA-PROC : mise en œuvre des dispositifs techniques et des procédures opérationnelles.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F69C541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7C111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7.5.1.1, 7.5.2.1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74DB629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de règle explicite sur les modalités de mise en œuvre du PCI. Renvoi au Guide PCI de la PGSSI-S.</w:t>
            </w:r>
          </w:p>
        </w:tc>
      </w:tr>
      <w:tr w:rsidR="00E60AC3" w:rsidRPr="008D220C" w14:paraId="56895D3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BA91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PCA-SAUVE : protection de la disponibilité des sauvegardes.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0537E92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4E2B9A5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7.4.4.3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9CD5D8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3F7C1B8B" w14:textId="77777777" w:rsidTr="00C05BE6">
        <w:trPr>
          <w:trHeight w:val="4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A76F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PCA-PROT : protection de la confidentialité des sauvegardes.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684326C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733408C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7.4.4.4 à 7.4.4.7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E4245C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083C53AD" w14:textId="77777777" w:rsidTr="00C05BE6">
        <w:trPr>
          <w:trHeight w:val="1215"/>
        </w:trPr>
        <w:tc>
          <w:tcPr>
            <w:tcW w:w="416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739701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Maintien en conditions opérationnelles du plan local de continuité d’activité des Systèmes d’Information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118D54C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75FB3CBF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95B3D7"/>
              <w:right w:val="nil"/>
            </w:tcBorders>
            <w:shd w:val="clear" w:color="auto" w:fill="auto"/>
            <w:hideMark/>
          </w:tcPr>
          <w:p w14:paraId="42566A6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lang w:eastAsia="fr-FR"/>
              </w:rPr>
              <w:t> </w:t>
            </w:r>
          </w:p>
        </w:tc>
      </w:tr>
      <w:tr w:rsidR="00E60AC3" w:rsidRPr="008D220C" w14:paraId="2E3B7A6E" w14:textId="77777777" w:rsidTr="00C05BE6">
        <w:trPr>
          <w:trHeight w:val="67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2C30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PCA-EXERC : exercice régulier du plan local de continuité d’activité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20E1B433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Oui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0DCAC047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T7-5.3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hideMark/>
          </w:tcPr>
          <w:p w14:paraId="363F1CAA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  <w:tr w:rsidR="00E60AC3" w:rsidRPr="008D220C" w14:paraId="6B93691A" w14:textId="77777777" w:rsidTr="00C05BE6">
        <w:trPr>
          <w:trHeight w:val="9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48B2E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PCA-MISAJOUR : mise à jour du plan local de continuité d’activité des systèmes d’information.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06EC268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C8FA399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7.5.1.1, 7.5.2.1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1D83FD26" w14:textId="19FC9CD6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Pas de règle explicite sur les modalités de mise à jour du PCI. Renvoi au Guide PCI de la PGSSI</w:t>
            </w:r>
            <w:r w:rsidR="00516FF4" w:rsidRPr="008D220C">
              <w:rPr>
                <w:rFonts w:cs="Arial"/>
                <w:sz w:val="17"/>
                <w:szCs w:val="17"/>
                <w:lang w:eastAsia="fr-FR"/>
              </w:rPr>
              <w:noBreakHyphen/>
            </w:r>
            <w:r w:rsidRPr="008D220C">
              <w:rPr>
                <w:rFonts w:cs="Arial"/>
                <w:sz w:val="17"/>
                <w:szCs w:val="17"/>
                <w:lang w:eastAsia="fr-FR"/>
              </w:rPr>
              <w:t>S.</w:t>
            </w:r>
          </w:p>
        </w:tc>
      </w:tr>
      <w:tr w:rsidR="00E60AC3" w:rsidRPr="008D220C" w14:paraId="5E29DE2A" w14:textId="77777777" w:rsidTr="00C05BE6">
        <w:trPr>
          <w:trHeight w:val="795"/>
        </w:trPr>
        <w:tc>
          <w:tcPr>
            <w:tcW w:w="416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134038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Conformité, audit, inspection, contrôle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1378404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07462B9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4F81BD"/>
              <w:right w:val="nil"/>
            </w:tcBorders>
            <w:shd w:val="clear" w:color="auto" w:fill="auto"/>
            <w:hideMark/>
          </w:tcPr>
          <w:p w14:paraId="2A035D95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30"/>
                <w:szCs w:val="30"/>
                <w:lang w:eastAsia="fr-FR"/>
              </w:rPr>
              <w:t> </w:t>
            </w:r>
          </w:p>
        </w:tc>
      </w:tr>
      <w:tr w:rsidR="00E60AC3" w:rsidRPr="008D220C" w14:paraId="13EB3692" w14:textId="77777777" w:rsidTr="00C05BE6">
        <w:trPr>
          <w:trHeight w:val="375"/>
        </w:trPr>
        <w:tc>
          <w:tcPr>
            <w:tcW w:w="416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073CE49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Contrôles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4619A3C8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0AD1B54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12" w:space="0" w:color="A7BFDE"/>
              <w:right w:val="nil"/>
            </w:tcBorders>
            <w:shd w:val="clear" w:color="auto" w:fill="auto"/>
            <w:hideMark/>
          </w:tcPr>
          <w:p w14:paraId="6BFE4007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</w:pPr>
            <w:r w:rsidRPr="008D220C">
              <w:rPr>
                <w:rFonts w:ascii="Calibri" w:hAnsi="Calibri" w:cs="Calibri"/>
                <w:b/>
                <w:bCs/>
                <w:color w:val="1F497D"/>
                <w:sz w:val="26"/>
                <w:szCs w:val="26"/>
                <w:lang w:eastAsia="fr-FR"/>
              </w:rPr>
              <w:t> </w:t>
            </w:r>
          </w:p>
        </w:tc>
      </w:tr>
      <w:tr w:rsidR="00E60AC3" w:rsidRPr="008D220C" w14:paraId="13C3C0E5" w14:textId="77777777" w:rsidTr="00C05BE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199336A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Objectif 34 : contrôles réguliers.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2D56421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6131A133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hideMark/>
          </w:tcPr>
          <w:p w14:paraId="48021A9C" w14:textId="77777777" w:rsidR="00E60AC3" w:rsidRPr="008D220C" w:rsidRDefault="00E60AC3" w:rsidP="00C05BE6">
            <w:pPr>
              <w:spacing w:after="0"/>
              <w:jc w:val="left"/>
              <w:rPr>
                <w:rFonts w:ascii="Calibri" w:hAnsi="Calibri" w:cs="Calibri"/>
                <w:color w:val="000000"/>
                <w:lang w:eastAsia="fr-FR"/>
              </w:rPr>
            </w:pPr>
            <w:r w:rsidRPr="008D220C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E60AC3" w:rsidRPr="008D220C" w14:paraId="4CE3F4E9" w14:textId="77777777" w:rsidTr="00C05BE6">
        <w:trPr>
          <w:trHeight w:val="135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BCC15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CONTR-SSI : contrôles locaux.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406138FD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Partielle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6CD4294F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T7-1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hideMark/>
          </w:tcPr>
          <w:p w14:paraId="2241AF04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Vérification de la conformité à la PSSI locale uniquement et de sa mise en application prévue par le Plan d'Action SSI.</w:t>
            </w:r>
          </w:p>
        </w:tc>
      </w:tr>
      <w:tr w:rsidR="00E60AC3" w:rsidRPr="000C0576" w14:paraId="36623A25" w14:textId="77777777" w:rsidTr="00C05BE6">
        <w:trPr>
          <w:trHeight w:val="2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75AEB" w14:textId="77777777" w:rsidR="00E60AC3" w:rsidRPr="008D220C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CONTR-BILAN-SSI : bilan annuel.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6A7E620" w14:textId="77777777" w:rsidR="00E60AC3" w:rsidRPr="000C0576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8D220C">
              <w:rPr>
                <w:rFonts w:cs="Arial"/>
                <w:sz w:val="17"/>
                <w:szCs w:val="17"/>
                <w:lang w:eastAsia="fr-FR"/>
              </w:rPr>
              <w:t>N/A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32344406" w14:textId="77777777" w:rsidR="00E60AC3" w:rsidRPr="000C0576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0C0576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1A227153" w14:textId="77777777" w:rsidR="00E60AC3" w:rsidRPr="000C0576" w:rsidRDefault="00E60AC3" w:rsidP="00C05BE6">
            <w:pPr>
              <w:spacing w:after="0"/>
              <w:jc w:val="left"/>
              <w:rPr>
                <w:rFonts w:cs="Arial"/>
                <w:sz w:val="17"/>
                <w:szCs w:val="17"/>
                <w:lang w:eastAsia="fr-FR"/>
              </w:rPr>
            </w:pPr>
            <w:r w:rsidRPr="000C0576">
              <w:rPr>
                <w:rFonts w:cs="Arial"/>
                <w:sz w:val="17"/>
                <w:szCs w:val="17"/>
                <w:lang w:eastAsia="fr-FR"/>
              </w:rPr>
              <w:t> </w:t>
            </w:r>
          </w:p>
        </w:tc>
      </w:tr>
    </w:tbl>
    <w:p w14:paraId="048BC247" w14:textId="3B4901E4" w:rsidR="00FE7608" w:rsidRPr="00C17F1F" w:rsidRDefault="00FE7608" w:rsidP="00516FF4"/>
    <w:bookmarkEnd w:id="0"/>
    <w:bookmarkEnd w:id="3"/>
    <w:sectPr w:rsidR="00FE7608" w:rsidRPr="00C17F1F" w:rsidSect="00516F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849" w:bottom="1417" w:left="851" w:header="283" w:footer="45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3C3A8" w14:textId="77777777" w:rsidR="00466176" w:rsidRDefault="00466176" w:rsidP="00E63E4A">
      <w:pPr>
        <w:spacing w:after="0" w:line="240" w:lineRule="auto"/>
      </w:pPr>
      <w:r>
        <w:separator/>
      </w:r>
    </w:p>
  </w:endnote>
  <w:endnote w:type="continuationSeparator" w:id="0">
    <w:p w14:paraId="2F5F6CCC" w14:textId="77777777" w:rsidR="00466176" w:rsidRDefault="00466176" w:rsidP="00E63E4A">
      <w:pPr>
        <w:spacing w:after="0" w:line="240" w:lineRule="auto"/>
      </w:pPr>
      <w:r>
        <w:continuationSeparator/>
      </w:r>
    </w:p>
  </w:endnote>
  <w:endnote w:type="continuationNotice" w:id="1">
    <w:p w14:paraId="7F5CEF40" w14:textId="77777777" w:rsidR="00466176" w:rsidRDefault="004661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utura LT Mediu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FF64E" w14:textId="77777777" w:rsidR="006E797F" w:rsidRDefault="006E797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501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60"/>
      <w:gridCol w:w="1269"/>
    </w:tblGrid>
    <w:tr w:rsidR="00466176" w:rsidRPr="009C22AC" w14:paraId="42CFFA07" w14:textId="77777777" w:rsidTr="006F4328">
      <w:trPr>
        <w:cantSplit/>
        <w:trHeight w:val="446"/>
        <w:jc w:val="center"/>
      </w:trPr>
      <w:tc>
        <w:tcPr>
          <w:tcW w:w="4435" w:type="pct"/>
          <w:vAlign w:val="center"/>
        </w:tcPr>
        <w:p w14:paraId="576C625F" w14:textId="7B510557" w:rsidR="00466176" w:rsidRPr="00CD13AE" w:rsidRDefault="00E31063" w:rsidP="00F602BA">
          <w:pPr>
            <w:jc w:val="center"/>
            <w:rPr>
              <w:sz w:val="18"/>
            </w:rPr>
          </w:pPr>
          <w:r w:rsidRPr="00E31063">
            <w:rPr>
              <w:sz w:val="18"/>
            </w:rPr>
            <w:t xml:space="preserve">Publication : </w:t>
          </w:r>
          <w:r w:rsidRPr="00E31063">
            <w:rPr>
              <w:sz w:val="18"/>
            </w:rPr>
            <w:fldChar w:fldCharType="begin"/>
          </w:r>
          <w:r w:rsidRPr="00E31063">
            <w:rPr>
              <w:sz w:val="18"/>
            </w:rPr>
            <w:instrText xml:space="preserve"> DOCPROPERTY  Publication  \* MERGEFORMAT </w:instrText>
          </w:r>
          <w:r w:rsidRPr="00E31063">
            <w:rPr>
              <w:sz w:val="18"/>
            </w:rPr>
            <w:fldChar w:fldCharType="separate"/>
          </w:r>
          <w:r w:rsidR="005C1E58">
            <w:rPr>
              <w:sz w:val="18"/>
            </w:rPr>
            <w:t>avril 2015</w:t>
          </w:r>
          <w:r w:rsidRPr="00E31063">
            <w:rPr>
              <w:sz w:val="18"/>
            </w:rPr>
            <w:fldChar w:fldCharType="end"/>
          </w:r>
          <w:r w:rsidRPr="00E31063">
            <w:rPr>
              <w:sz w:val="18"/>
            </w:rPr>
            <w:t xml:space="preserve"> | Classification : </w:t>
          </w:r>
          <w:r w:rsidRPr="00E31063">
            <w:rPr>
              <w:sz w:val="18"/>
            </w:rPr>
            <w:fldChar w:fldCharType="begin"/>
          </w:r>
          <w:r w:rsidRPr="00E31063">
            <w:rPr>
              <w:sz w:val="18"/>
            </w:rPr>
            <w:instrText xml:space="preserve"> DOCPROPERTY  _Classification  \* MERGEFORMAT </w:instrText>
          </w:r>
          <w:r w:rsidRPr="00E31063">
            <w:rPr>
              <w:sz w:val="18"/>
            </w:rPr>
            <w:fldChar w:fldCharType="separate"/>
          </w:r>
          <w:r w:rsidR="005C1E58">
            <w:rPr>
              <w:sz w:val="18"/>
            </w:rPr>
            <w:t>Publique</w:t>
          </w:r>
          <w:r w:rsidRPr="00E31063">
            <w:rPr>
              <w:sz w:val="18"/>
            </w:rPr>
            <w:fldChar w:fldCharType="end"/>
          </w:r>
          <w:r w:rsidRPr="00E31063">
            <w:rPr>
              <w:sz w:val="18"/>
            </w:rPr>
            <w:t> </w:t>
          </w:r>
          <w:r w:rsidRPr="00E31063">
            <w:rPr>
              <w:sz w:val="18"/>
            </w:rPr>
            <w:softHyphen/>
          </w:r>
          <w:r w:rsidRPr="00E31063">
            <w:rPr>
              <w:sz w:val="18"/>
            </w:rPr>
            <w:softHyphen/>
            <w:t xml:space="preserve">| Version </w:t>
          </w:r>
          <w:r w:rsidRPr="00E31063">
            <w:rPr>
              <w:sz w:val="18"/>
            </w:rPr>
            <w:fldChar w:fldCharType="begin"/>
          </w:r>
          <w:r w:rsidRPr="00E31063">
            <w:rPr>
              <w:sz w:val="18"/>
            </w:rPr>
            <w:instrText xml:space="preserve"> DOCPROPERTY  _Version  \* MERGEFORMAT </w:instrText>
          </w:r>
          <w:r w:rsidRPr="00E31063">
            <w:rPr>
              <w:sz w:val="18"/>
            </w:rPr>
            <w:fldChar w:fldCharType="separate"/>
          </w:r>
          <w:r w:rsidR="005C1E58">
            <w:rPr>
              <w:sz w:val="18"/>
            </w:rPr>
            <w:t>v1.0</w:t>
          </w:r>
          <w:r w:rsidRPr="00E31063">
            <w:rPr>
              <w:sz w:val="18"/>
            </w:rPr>
            <w:fldChar w:fldCharType="end"/>
          </w:r>
        </w:p>
      </w:tc>
      <w:tc>
        <w:tcPr>
          <w:tcW w:w="565" w:type="pct"/>
          <w:vAlign w:val="center"/>
        </w:tcPr>
        <w:p w14:paraId="7406C567" w14:textId="238D8CB1" w:rsidR="00466176" w:rsidRPr="00CD13AE" w:rsidRDefault="00466176" w:rsidP="006F4328">
          <w:pPr>
            <w:jc w:val="right"/>
            <w:rPr>
              <w:sz w:val="18"/>
              <w:lang w:val="en-US"/>
            </w:rPr>
          </w:pPr>
          <w:r w:rsidRPr="00CD13AE">
            <w:rPr>
              <w:sz w:val="18"/>
            </w:rPr>
            <w:t xml:space="preserve">Page </w:t>
          </w:r>
          <w:r w:rsidRPr="00CD13AE">
            <w:rPr>
              <w:sz w:val="18"/>
            </w:rPr>
            <w:fldChar w:fldCharType="begin"/>
          </w:r>
          <w:r w:rsidRPr="00CD13AE">
            <w:rPr>
              <w:sz w:val="18"/>
            </w:rPr>
            <w:instrText xml:space="preserve"> PAGE   \* MERGEFORMAT </w:instrText>
          </w:r>
          <w:r w:rsidRPr="00CD13AE"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 w:rsidRPr="00CD13AE">
            <w:rPr>
              <w:sz w:val="18"/>
            </w:rPr>
            <w:fldChar w:fldCharType="end"/>
          </w:r>
          <w:r w:rsidRPr="00CD13AE">
            <w:rPr>
              <w:sz w:val="18"/>
            </w:rPr>
            <w:t>/</w:t>
          </w:r>
          <w:r w:rsidRPr="00CD13AE">
            <w:rPr>
              <w:sz w:val="18"/>
            </w:rPr>
            <w:fldChar w:fldCharType="begin"/>
          </w:r>
          <w:r w:rsidRPr="00CD13AE">
            <w:rPr>
              <w:sz w:val="18"/>
            </w:rPr>
            <w:instrText xml:space="preserve"> NUMPAGES   \* MERGEFORMAT </w:instrText>
          </w:r>
          <w:r w:rsidRPr="00CD13AE">
            <w:rPr>
              <w:sz w:val="18"/>
            </w:rPr>
            <w:fldChar w:fldCharType="separate"/>
          </w:r>
          <w:r>
            <w:rPr>
              <w:noProof/>
              <w:sz w:val="18"/>
            </w:rPr>
            <w:t>3</w:t>
          </w:r>
          <w:r w:rsidRPr="00CD13AE">
            <w:rPr>
              <w:noProof/>
              <w:sz w:val="18"/>
            </w:rPr>
            <w:fldChar w:fldCharType="end"/>
          </w:r>
        </w:p>
      </w:tc>
    </w:tr>
  </w:tbl>
  <w:p w14:paraId="70A166C3" w14:textId="77777777" w:rsidR="00466176" w:rsidRDefault="00466176" w:rsidP="00E31063">
    <w:pPr>
      <w:pStyle w:val="Pieddepage"/>
      <w:tabs>
        <w:tab w:val="clear" w:pos="9072"/>
        <w:tab w:val="right" w:pos="9639"/>
      </w:tabs>
      <w:ind w:left="-851" w:right="-56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91B7" w14:textId="77777777" w:rsidR="006E797F" w:rsidRDefault="006E79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DDA4" w14:textId="77777777" w:rsidR="00466176" w:rsidRDefault="00466176" w:rsidP="00E63E4A">
      <w:pPr>
        <w:spacing w:after="0" w:line="240" w:lineRule="auto"/>
      </w:pPr>
      <w:r>
        <w:separator/>
      </w:r>
    </w:p>
  </w:footnote>
  <w:footnote w:type="continuationSeparator" w:id="0">
    <w:p w14:paraId="4B3486B7" w14:textId="77777777" w:rsidR="00466176" w:rsidRDefault="00466176" w:rsidP="00E63E4A">
      <w:pPr>
        <w:spacing w:after="0" w:line="240" w:lineRule="auto"/>
      </w:pPr>
      <w:r>
        <w:continuationSeparator/>
      </w:r>
    </w:p>
  </w:footnote>
  <w:footnote w:type="continuationNotice" w:id="1">
    <w:p w14:paraId="6EDA6F83" w14:textId="77777777" w:rsidR="00466176" w:rsidRDefault="004661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7437" w14:textId="77777777" w:rsidR="006E797F" w:rsidRDefault="006E797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250" w:type="pct"/>
      <w:jc w:val="center"/>
      <w:tblBorders>
        <w:top w:val="none" w:sz="0" w:space="0" w:color="auto"/>
        <w:left w:val="none" w:sz="0" w:space="0" w:color="auto"/>
        <w:bottom w:val="single" w:sz="8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203"/>
      <w:gridCol w:w="7173"/>
      <w:gridCol w:w="1340"/>
    </w:tblGrid>
    <w:tr w:rsidR="00466176" w14:paraId="32881E87" w14:textId="77777777" w:rsidTr="002477CE">
      <w:trPr>
        <w:trHeight w:val="821"/>
        <w:jc w:val="center"/>
      </w:trPr>
      <w:tc>
        <w:tcPr>
          <w:tcW w:w="1028" w:type="pct"/>
          <w:vAlign w:val="center"/>
        </w:tcPr>
        <w:p w14:paraId="36339411" w14:textId="60FEFEF8" w:rsidR="00466176" w:rsidRPr="00CC1019" w:rsidRDefault="00466176" w:rsidP="006F4328">
          <w:pPr>
            <w:rPr>
              <w:bCs/>
            </w:rPr>
          </w:pPr>
          <w:r>
            <w:rPr>
              <w:bCs/>
              <w:noProof/>
            </w:rPr>
            <w:drawing>
              <wp:inline distT="0" distB="0" distL="0" distR="0" wp14:anchorId="6001C59D" wp14:editId="286E41EF">
                <wp:extent cx="1326515" cy="399415"/>
                <wp:effectExtent l="0" t="0" r="6985" b="635"/>
                <wp:docPr id="669" name="Image 6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LOGO_ANS_2021_OK_ANS_LOGO_HORIZONTAL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6515" cy="399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47" w:type="pct"/>
        </w:tcPr>
        <w:p w14:paraId="73C41E8C" w14:textId="39CE21AF" w:rsidR="00466176" w:rsidRPr="008F50A4" w:rsidRDefault="00466176" w:rsidP="006F4328">
          <w:pPr>
            <w:jc w:val="center"/>
            <w:rPr>
              <w:b/>
              <w:bCs/>
              <w:color w:val="006AB2"/>
              <w:sz w:val="32"/>
            </w:rPr>
          </w:pPr>
          <w:r w:rsidRPr="008F50A4">
            <w:rPr>
              <w:b/>
              <w:bCs/>
              <w:color w:val="006AB2"/>
              <w:sz w:val="32"/>
            </w:rPr>
            <w:fldChar w:fldCharType="begin"/>
          </w:r>
          <w:r w:rsidRPr="008F50A4">
            <w:rPr>
              <w:b/>
              <w:bCs/>
              <w:color w:val="006AB2"/>
              <w:sz w:val="32"/>
            </w:rPr>
            <w:instrText xml:space="preserve"> DOCPROPERTY  _Titre  \* MERGEFORMAT </w:instrText>
          </w:r>
          <w:r w:rsidRPr="008F50A4">
            <w:rPr>
              <w:b/>
              <w:bCs/>
              <w:color w:val="006AB2"/>
              <w:sz w:val="32"/>
            </w:rPr>
            <w:fldChar w:fldCharType="separate"/>
          </w:r>
          <w:r w:rsidR="005C1E58">
            <w:rPr>
              <w:b/>
              <w:bCs/>
              <w:color w:val="006AB2"/>
              <w:sz w:val="32"/>
            </w:rPr>
            <w:t>Canevas de PSSI pour les structures des secteurs sanitaire et médico-social</w:t>
          </w:r>
          <w:r w:rsidRPr="008F50A4">
            <w:rPr>
              <w:b/>
              <w:bCs/>
              <w:color w:val="006AB2"/>
              <w:sz w:val="32"/>
            </w:rPr>
            <w:fldChar w:fldCharType="end"/>
          </w:r>
        </w:p>
        <w:p w14:paraId="45D4E0E9" w14:textId="3F047FC6" w:rsidR="00466176" w:rsidRPr="00E267D0" w:rsidRDefault="00466176" w:rsidP="006F4328">
          <w:pPr>
            <w:jc w:val="center"/>
            <w:rPr>
              <w:color w:val="1F497D" w:themeColor="text2"/>
              <w:sz w:val="24"/>
            </w:rPr>
          </w:pPr>
          <w:r w:rsidRPr="008F50A4">
            <w:rPr>
              <w:b/>
              <w:bCs/>
              <w:color w:val="006AB2"/>
              <w:sz w:val="24"/>
            </w:rPr>
            <w:fldChar w:fldCharType="begin"/>
          </w:r>
          <w:r w:rsidRPr="008F50A4">
            <w:rPr>
              <w:b/>
              <w:bCs/>
              <w:color w:val="006AB2"/>
              <w:sz w:val="24"/>
            </w:rPr>
            <w:instrText xml:space="preserve"> DOCPROPERTY  _Sous-titre  \* MERGEFORMAT </w:instrText>
          </w:r>
          <w:r w:rsidRPr="008F50A4">
            <w:rPr>
              <w:b/>
              <w:bCs/>
              <w:color w:val="006AB2"/>
              <w:sz w:val="24"/>
            </w:rPr>
            <w:fldChar w:fldCharType="separate"/>
          </w:r>
          <w:r w:rsidR="005C1E58">
            <w:rPr>
              <w:b/>
              <w:bCs/>
              <w:color w:val="006AB2"/>
              <w:sz w:val="24"/>
            </w:rPr>
            <w:t>Annexe : Couverture des règles de la PSSIE</w:t>
          </w:r>
          <w:r w:rsidRPr="008F50A4">
            <w:rPr>
              <w:b/>
              <w:bCs/>
              <w:color w:val="006AB2"/>
              <w:sz w:val="24"/>
            </w:rPr>
            <w:fldChar w:fldCharType="end"/>
          </w:r>
          <w:r>
            <w:rPr>
              <w:b/>
              <w:bCs/>
              <w:color w:val="006AB2"/>
              <w:sz w:val="24"/>
            </w:rPr>
            <w:t xml:space="preserve"> </w:t>
          </w:r>
          <w:r w:rsidRPr="008F50A4">
            <w:rPr>
              <w:b/>
              <w:bCs/>
              <w:color w:val="006AB2"/>
              <w:sz w:val="24"/>
            </w:rPr>
            <w:fldChar w:fldCharType="begin"/>
          </w:r>
          <w:r w:rsidRPr="008F50A4">
            <w:rPr>
              <w:b/>
              <w:bCs/>
              <w:color w:val="006AB2"/>
              <w:sz w:val="24"/>
            </w:rPr>
            <w:instrText xml:space="preserve"> DOCPROPERTY  _</w:instrText>
          </w:r>
          <w:r>
            <w:rPr>
              <w:b/>
              <w:bCs/>
              <w:color w:val="006AB2"/>
              <w:sz w:val="24"/>
            </w:rPr>
            <w:instrText>Projet</w:instrText>
          </w:r>
          <w:r w:rsidRPr="008F50A4">
            <w:rPr>
              <w:b/>
              <w:bCs/>
              <w:color w:val="006AB2"/>
              <w:sz w:val="24"/>
            </w:rPr>
            <w:instrText xml:space="preserve">  \* MERGEFORMAT </w:instrText>
          </w:r>
          <w:r w:rsidRPr="008F50A4">
            <w:rPr>
              <w:b/>
              <w:bCs/>
              <w:color w:val="006AB2"/>
              <w:sz w:val="24"/>
            </w:rPr>
            <w:fldChar w:fldCharType="separate"/>
          </w:r>
          <w:r w:rsidR="005C1E58">
            <w:rPr>
              <w:b/>
              <w:bCs/>
              <w:color w:val="006AB2"/>
              <w:sz w:val="24"/>
            </w:rPr>
            <w:t>PGSSI-S</w:t>
          </w:r>
          <w:r w:rsidRPr="008F50A4">
            <w:rPr>
              <w:b/>
              <w:bCs/>
              <w:color w:val="006AB2"/>
              <w:sz w:val="24"/>
            </w:rPr>
            <w:fldChar w:fldCharType="end"/>
          </w:r>
        </w:p>
      </w:tc>
      <w:tc>
        <w:tcPr>
          <w:tcW w:w="625" w:type="pct"/>
          <w:vAlign w:val="center"/>
        </w:tcPr>
        <w:p w14:paraId="12C534D2" w14:textId="77777777" w:rsidR="00466176" w:rsidRPr="00D91958" w:rsidRDefault="00466176" w:rsidP="006F4328">
          <w:pPr>
            <w:jc w:val="center"/>
          </w:pPr>
        </w:p>
      </w:tc>
    </w:tr>
  </w:tbl>
  <w:p w14:paraId="2B07EA66" w14:textId="77777777" w:rsidR="00466176" w:rsidRDefault="0046617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6918" w14:textId="77777777" w:rsidR="006E797F" w:rsidRDefault="006E79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5F5A"/>
    <w:multiLevelType w:val="hybridMultilevel"/>
    <w:tmpl w:val="703ABC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50F47"/>
    <w:multiLevelType w:val="hybridMultilevel"/>
    <w:tmpl w:val="85FA6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D31E8"/>
    <w:multiLevelType w:val="hybridMultilevel"/>
    <w:tmpl w:val="A8F2D0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30EF8"/>
    <w:multiLevelType w:val="hybridMultilevel"/>
    <w:tmpl w:val="EFF41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8315F"/>
    <w:multiLevelType w:val="hybridMultilevel"/>
    <w:tmpl w:val="7C2E79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921D0"/>
    <w:multiLevelType w:val="hybridMultilevel"/>
    <w:tmpl w:val="DC78983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53B4D27"/>
    <w:multiLevelType w:val="hybridMultilevel"/>
    <w:tmpl w:val="0F2EAD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C0355D"/>
    <w:multiLevelType w:val="hybridMultilevel"/>
    <w:tmpl w:val="644AE2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8222E7"/>
    <w:multiLevelType w:val="hybridMultilevel"/>
    <w:tmpl w:val="7D0A4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8B000B"/>
    <w:multiLevelType w:val="hybridMultilevel"/>
    <w:tmpl w:val="9D5EAA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CD436F"/>
    <w:multiLevelType w:val="hybridMultilevel"/>
    <w:tmpl w:val="92DA2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F1267"/>
    <w:multiLevelType w:val="hybridMultilevel"/>
    <w:tmpl w:val="7FE88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3906AD"/>
    <w:multiLevelType w:val="hybridMultilevel"/>
    <w:tmpl w:val="A6A0D2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C7408E"/>
    <w:multiLevelType w:val="hybridMultilevel"/>
    <w:tmpl w:val="AF247F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DF517B"/>
    <w:multiLevelType w:val="hybridMultilevel"/>
    <w:tmpl w:val="3FBA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F1723"/>
    <w:multiLevelType w:val="hybridMultilevel"/>
    <w:tmpl w:val="9D3EDD8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B6E3EB1"/>
    <w:multiLevelType w:val="hybridMultilevel"/>
    <w:tmpl w:val="C06ED4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A024B9"/>
    <w:multiLevelType w:val="multilevel"/>
    <w:tmpl w:val="1B2CE388"/>
    <w:lvl w:ilvl="0">
      <w:start w:val="1"/>
      <w:numFmt w:val="bullet"/>
      <w:pStyle w:val="Listepuces2"/>
      <w:lvlText w:val=""/>
      <w:lvlJc w:val="left"/>
      <w:pPr>
        <w:tabs>
          <w:tab w:val="num" w:pos="357"/>
        </w:tabs>
        <w:ind w:left="357" w:hanging="357"/>
      </w:pPr>
      <w:rPr>
        <w:rFonts w:ascii="Wingdings 3" w:hAnsi="Wingdings 3" w:hint="default"/>
        <w:color w:val="1F497D" w:themeColor="text2"/>
      </w:rPr>
    </w:lvl>
    <w:lvl w:ilvl="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  <w:color w:val="1F497D" w:themeColor="text2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1F497D" w:themeColor="text2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1F497D" w:themeColor="text2"/>
      </w:rPr>
    </w:lvl>
    <w:lvl w:ilvl="4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1F497D" w:themeColor="text2"/>
      </w:rPr>
    </w:lvl>
    <w:lvl w:ilvl="5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1F497D" w:themeColor="text2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1F497D" w:themeColor="text2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1F497D" w:themeColor="text2"/>
      </w:rPr>
    </w:lvl>
    <w:lvl w:ilvl="8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1F497D" w:themeColor="text2"/>
      </w:rPr>
    </w:lvl>
  </w:abstractNum>
  <w:abstractNum w:abstractNumId="18" w15:restartNumberingAfterBreak="0">
    <w:nsid w:val="0C042F9A"/>
    <w:multiLevelType w:val="hybridMultilevel"/>
    <w:tmpl w:val="AA309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C51E02"/>
    <w:multiLevelType w:val="hybridMultilevel"/>
    <w:tmpl w:val="CBA4F2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CA6AAF"/>
    <w:multiLevelType w:val="hybridMultilevel"/>
    <w:tmpl w:val="FAC4F6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C956BE"/>
    <w:multiLevelType w:val="hybridMultilevel"/>
    <w:tmpl w:val="D8EA0F24"/>
    <w:lvl w:ilvl="0" w:tplc="59C2E6BC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12D82647"/>
    <w:multiLevelType w:val="hybridMultilevel"/>
    <w:tmpl w:val="29D67166"/>
    <w:lvl w:ilvl="0" w:tplc="39A60E4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FB5261"/>
    <w:multiLevelType w:val="hybridMultilevel"/>
    <w:tmpl w:val="5A18B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581491"/>
    <w:multiLevelType w:val="hybridMultilevel"/>
    <w:tmpl w:val="82E06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A464BC"/>
    <w:multiLevelType w:val="hybridMultilevel"/>
    <w:tmpl w:val="6C2AE9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5CE2AD5"/>
    <w:multiLevelType w:val="hybridMultilevel"/>
    <w:tmpl w:val="F63870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3B7A99"/>
    <w:multiLevelType w:val="hybridMultilevel"/>
    <w:tmpl w:val="376ED9C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692039B"/>
    <w:multiLevelType w:val="hybridMultilevel"/>
    <w:tmpl w:val="FF8A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E0B33"/>
    <w:multiLevelType w:val="hybridMultilevel"/>
    <w:tmpl w:val="AC98AF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A34DC6"/>
    <w:multiLevelType w:val="hybridMultilevel"/>
    <w:tmpl w:val="C8A2A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3792"/>
    <w:multiLevelType w:val="hybridMultilevel"/>
    <w:tmpl w:val="4EA8D8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121100"/>
    <w:multiLevelType w:val="hybridMultilevel"/>
    <w:tmpl w:val="A2A656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1D5A5A"/>
    <w:multiLevelType w:val="hybridMultilevel"/>
    <w:tmpl w:val="DC30C7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084FF6"/>
    <w:multiLevelType w:val="hybridMultilevel"/>
    <w:tmpl w:val="AE6AC2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612BFD"/>
    <w:multiLevelType w:val="hybridMultilevel"/>
    <w:tmpl w:val="6778D7B6"/>
    <w:lvl w:ilvl="0" w:tplc="4042A5F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09805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548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237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0229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946D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057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4F8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02B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FC7BBA"/>
    <w:multiLevelType w:val="hybridMultilevel"/>
    <w:tmpl w:val="B77EF5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EE2B1B"/>
    <w:multiLevelType w:val="hybridMultilevel"/>
    <w:tmpl w:val="EFD68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6013CE"/>
    <w:multiLevelType w:val="hybridMultilevel"/>
    <w:tmpl w:val="DA30E7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8724CB1"/>
    <w:multiLevelType w:val="hybridMultilevel"/>
    <w:tmpl w:val="D742C1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0D028B"/>
    <w:multiLevelType w:val="hybridMultilevel"/>
    <w:tmpl w:val="5BE4B8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44439C"/>
    <w:multiLevelType w:val="hybridMultilevel"/>
    <w:tmpl w:val="1152C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B37463"/>
    <w:multiLevelType w:val="hybridMultilevel"/>
    <w:tmpl w:val="98D6DA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143403"/>
    <w:multiLevelType w:val="hybridMultilevel"/>
    <w:tmpl w:val="3FDAF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D455EAA"/>
    <w:multiLevelType w:val="hybridMultilevel"/>
    <w:tmpl w:val="BBE48B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D26888"/>
    <w:multiLevelType w:val="hybridMultilevel"/>
    <w:tmpl w:val="D9BA3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0A4349F"/>
    <w:multiLevelType w:val="hybridMultilevel"/>
    <w:tmpl w:val="DD8CE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3028AA"/>
    <w:multiLevelType w:val="hybridMultilevel"/>
    <w:tmpl w:val="7BD2A10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33243B47"/>
    <w:multiLevelType w:val="hybridMultilevel"/>
    <w:tmpl w:val="A7D418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B90D83"/>
    <w:multiLevelType w:val="hybridMultilevel"/>
    <w:tmpl w:val="11483C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6A51778"/>
    <w:multiLevelType w:val="hybridMultilevel"/>
    <w:tmpl w:val="F3CC8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7307E3C"/>
    <w:multiLevelType w:val="hybridMultilevel"/>
    <w:tmpl w:val="5156E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4771EF"/>
    <w:multiLevelType w:val="hybridMultilevel"/>
    <w:tmpl w:val="3660736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3AE81778"/>
    <w:multiLevelType w:val="hybridMultilevel"/>
    <w:tmpl w:val="F626D9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B282F95"/>
    <w:multiLevelType w:val="hybridMultilevel"/>
    <w:tmpl w:val="5E045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8F7F26"/>
    <w:multiLevelType w:val="hybridMultilevel"/>
    <w:tmpl w:val="377841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CA37F0A"/>
    <w:multiLevelType w:val="hybridMultilevel"/>
    <w:tmpl w:val="C96A8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A17FD0"/>
    <w:multiLevelType w:val="hybridMultilevel"/>
    <w:tmpl w:val="37ECA7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8110EE"/>
    <w:multiLevelType w:val="hybridMultilevel"/>
    <w:tmpl w:val="725A7E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E22DE4"/>
    <w:multiLevelType w:val="hybridMultilevel"/>
    <w:tmpl w:val="8A1E0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1CA2C01"/>
    <w:multiLevelType w:val="hybridMultilevel"/>
    <w:tmpl w:val="D068D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1E23E9A"/>
    <w:multiLevelType w:val="hybridMultilevel"/>
    <w:tmpl w:val="AB661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F337C1"/>
    <w:multiLevelType w:val="multilevel"/>
    <w:tmpl w:val="4F329C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1191" w:hanging="1191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ind w:left="1588" w:hanging="1588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ind w:left="1814" w:hanging="1814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ind w:left="1928" w:hanging="1928"/>
      </w:pPr>
      <w:rPr>
        <w:rFonts w:hint="default"/>
      </w:rPr>
    </w:lvl>
  </w:abstractNum>
  <w:abstractNum w:abstractNumId="63" w15:restartNumberingAfterBreak="0">
    <w:nsid w:val="42200E10"/>
    <w:multiLevelType w:val="hybridMultilevel"/>
    <w:tmpl w:val="49B415D6"/>
    <w:lvl w:ilvl="0" w:tplc="040C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4" w15:restartNumberingAfterBreak="0">
    <w:nsid w:val="43303A6C"/>
    <w:multiLevelType w:val="hybridMultilevel"/>
    <w:tmpl w:val="EFD42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71109C"/>
    <w:multiLevelType w:val="hybridMultilevel"/>
    <w:tmpl w:val="A5309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3775BDA"/>
    <w:multiLevelType w:val="hybridMultilevel"/>
    <w:tmpl w:val="E1C61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48D219E"/>
    <w:multiLevelType w:val="multilevel"/>
    <w:tmpl w:val="74CE9014"/>
    <w:lvl w:ilvl="0">
      <w:start w:val="1"/>
      <w:numFmt w:val="bullet"/>
      <w:pStyle w:val="TBLListepuces"/>
      <w:lvlText w:val="►"/>
      <w:lvlJc w:val="left"/>
      <w:pPr>
        <w:ind w:left="357" w:hanging="357"/>
      </w:pPr>
      <w:rPr>
        <w:rFonts w:ascii="Arial" w:hAnsi="Arial" w:hint="default"/>
        <w:color w:val="1F497D" w:themeColor="text2"/>
      </w:rPr>
    </w:lvl>
    <w:lvl w:ilvl="1">
      <w:start w:val="1"/>
      <w:numFmt w:val="bullet"/>
      <w:pStyle w:val="TBLListepuce2"/>
      <w:lvlText w:val=""/>
      <w:lvlJc w:val="left"/>
      <w:pPr>
        <w:ind w:left="714" w:hanging="357"/>
      </w:pPr>
      <w:rPr>
        <w:rFonts w:ascii="Symbol" w:hAnsi="Symbol" w:hint="default"/>
        <w:color w:val="1F497D" w:themeColor="text2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1F497D" w:themeColor="text2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1F497D" w:themeColor="text2"/>
      </w:rPr>
    </w:lvl>
    <w:lvl w:ilvl="4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1F497D" w:themeColor="text2"/>
      </w:rPr>
    </w:lvl>
    <w:lvl w:ilvl="5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1F497D" w:themeColor="text2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1F497D" w:themeColor="text2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1F497D" w:themeColor="text2"/>
      </w:rPr>
    </w:lvl>
    <w:lvl w:ilvl="8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1F497D" w:themeColor="text2"/>
      </w:rPr>
    </w:lvl>
  </w:abstractNum>
  <w:abstractNum w:abstractNumId="68" w15:restartNumberingAfterBreak="0">
    <w:nsid w:val="47334432"/>
    <w:multiLevelType w:val="multilevel"/>
    <w:tmpl w:val="CE5E6B44"/>
    <w:lvl w:ilvl="0">
      <w:start w:val="1"/>
      <w:numFmt w:val="decimal"/>
      <w:pStyle w:val="StyleThmatique"/>
      <w:lvlText w:val="Thématique %1 :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48F21D77"/>
    <w:multiLevelType w:val="hybridMultilevel"/>
    <w:tmpl w:val="556A3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98F2FEA"/>
    <w:multiLevelType w:val="hybridMultilevel"/>
    <w:tmpl w:val="AE383E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B5B248F"/>
    <w:multiLevelType w:val="hybridMultilevel"/>
    <w:tmpl w:val="9C26C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E4A2BA2"/>
    <w:multiLevelType w:val="hybridMultilevel"/>
    <w:tmpl w:val="380475A8"/>
    <w:lvl w:ilvl="0" w:tplc="C3BCA06E">
      <w:start w:val="1"/>
      <w:numFmt w:val="decimal"/>
      <w:pStyle w:val="Stylethmatique1-niveau2"/>
      <w:lvlText w:val="R-T1-%1.1"/>
      <w:lvlJc w:val="left"/>
      <w:pPr>
        <w:ind w:left="28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578" w:hanging="360"/>
      </w:pPr>
    </w:lvl>
    <w:lvl w:ilvl="2" w:tplc="040C001B" w:tentative="1">
      <w:start w:val="1"/>
      <w:numFmt w:val="lowerRoman"/>
      <w:lvlText w:val="%3."/>
      <w:lvlJc w:val="right"/>
      <w:pPr>
        <w:ind w:left="4298" w:hanging="180"/>
      </w:pPr>
    </w:lvl>
    <w:lvl w:ilvl="3" w:tplc="040C000F" w:tentative="1">
      <w:start w:val="1"/>
      <w:numFmt w:val="decimal"/>
      <w:lvlText w:val="%4."/>
      <w:lvlJc w:val="left"/>
      <w:pPr>
        <w:ind w:left="5018" w:hanging="360"/>
      </w:pPr>
    </w:lvl>
    <w:lvl w:ilvl="4" w:tplc="040C0019" w:tentative="1">
      <w:start w:val="1"/>
      <w:numFmt w:val="lowerLetter"/>
      <w:lvlText w:val="%5."/>
      <w:lvlJc w:val="left"/>
      <w:pPr>
        <w:ind w:left="5738" w:hanging="360"/>
      </w:pPr>
    </w:lvl>
    <w:lvl w:ilvl="5" w:tplc="040C001B" w:tentative="1">
      <w:start w:val="1"/>
      <w:numFmt w:val="lowerRoman"/>
      <w:lvlText w:val="%6."/>
      <w:lvlJc w:val="right"/>
      <w:pPr>
        <w:ind w:left="6458" w:hanging="180"/>
      </w:pPr>
    </w:lvl>
    <w:lvl w:ilvl="6" w:tplc="040C000F" w:tentative="1">
      <w:start w:val="1"/>
      <w:numFmt w:val="decimal"/>
      <w:lvlText w:val="%7."/>
      <w:lvlJc w:val="left"/>
      <w:pPr>
        <w:ind w:left="7178" w:hanging="360"/>
      </w:pPr>
    </w:lvl>
    <w:lvl w:ilvl="7" w:tplc="040C0019" w:tentative="1">
      <w:start w:val="1"/>
      <w:numFmt w:val="lowerLetter"/>
      <w:lvlText w:val="%8."/>
      <w:lvlJc w:val="left"/>
      <w:pPr>
        <w:ind w:left="7898" w:hanging="360"/>
      </w:pPr>
    </w:lvl>
    <w:lvl w:ilvl="8" w:tplc="040C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73" w15:restartNumberingAfterBreak="0">
    <w:nsid w:val="4FB10026"/>
    <w:multiLevelType w:val="hybridMultilevel"/>
    <w:tmpl w:val="D5C445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A877F3"/>
    <w:multiLevelType w:val="hybridMultilevel"/>
    <w:tmpl w:val="D7381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177798E"/>
    <w:multiLevelType w:val="hybridMultilevel"/>
    <w:tmpl w:val="22707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2DA37B1"/>
    <w:multiLevelType w:val="hybridMultilevel"/>
    <w:tmpl w:val="98FA2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31D4D04"/>
    <w:multiLevelType w:val="multilevel"/>
    <w:tmpl w:val="8D8A55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838" w:hanging="720"/>
      </w:pPr>
    </w:lvl>
    <w:lvl w:ilvl="3">
      <w:start w:val="1"/>
      <w:numFmt w:val="decimal"/>
      <w:lvlText w:val="%1.%2.%3.%4"/>
      <w:lvlJc w:val="left"/>
      <w:pPr>
        <w:ind w:left="-1547" w:hanging="864"/>
      </w:pPr>
    </w:lvl>
    <w:lvl w:ilvl="4">
      <w:start w:val="1"/>
      <w:numFmt w:val="decimal"/>
      <w:lvlText w:val="%1.%2.%3.%4.%5"/>
      <w:lvlJc w:val="left"/>
      <w:pPr>
        <w:ind w:left="5119" w:hanging="1008"/>
      </w:pPr>
    </w:lvl>
    <w:lvl w:ilvl="5">
      <w:start w:val="1"/>
      <w:numFmt w:val="decimal"/>
      <w:lvlText w:val="%1.%2.%3.%4.%5.%6"/>
      <w:lvlJc w:val="left"/>
      <w:pPr>
        <w:ind w:left="-1259" w:hanging="1152"/>
      </w:pPr>
    </w:lvl>
    <w:lvl w:ilvl="6">
      <w:start w:val="1"/>
      <w:numFmt w:val="decimal"/>
      <w:lvlText w:val="%1.%2.%3.%4.%5.%6.%7"/>
      <w:lvlJc w:val="left"/>
      <w:pPr>
        <w:ind w:left="-1115" w:hanging="1296"/>
      </w:pPr>
    </w:lvl>
    <w:lvl w:ilvl="7">
      <w:start w:val="1"/>
      <w:numFmt w:val="decimal"/>
      <w:lvlText w:val="%1.%2.%3.%4.%5.%6.%7.%8"/>
      <w:lvlJc w:val="left"/>
      <w:pPr>
        <w:ind w:left="-971" w:hanging="1440"/>
      </w:pPr>
    </w:lvl>
    <w:lvl w:ilvl="8">
      <w:start w:val="1"/>
      <w:numFmt w:val="decimal"/>
      <w:lvlText w:val="%1.%2.%3.%4.%5.%6.%7.%8.%9"/>
      <w:lvlJc w:val="left"/>
      <w:pPr>
        <w:ind w:left="-827" w:hanging="1584"/>
      </w:pPr>
    </w:lvl>
  </w:abstractNum>
  <w:abstractNum w:abstractNumId="78" w15:restartNumberingAfterBreak="0">
    <w:nsid w:val="533B40EA"/>
    <w:multiLevelType w:val="hybridMultilevel"/>
    <w:tmpl w:val="1304B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6032A8"/>
    <w:multiLevelType w:val="hybridMultilevel"/>
    <w:tmpl w:val="3BB4D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6AD7BF7"/>
    <w:multiLevelType w:val="hybridMultilevel"/>
    <w:tmpl w:val="F5DC81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9E31451"/>
    <w:multiLevelType w:val="hybridMultilevel"/>
    <w:tmpl w:val="3776F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011016"/>
    <w:multiLevelType w:val="hybridMultilevel"/>
    <w:tmpl w:val="B4EEAB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A4A07D1"/>
    <w:multiLevelType w:val="hybridMultilevel"/>
    <w:tmpl w:val="13F85E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AF079BE"/>
    <w:multiLevelType w:val="hybridMultilevel"/>
    <w:tmpl w:val="8B722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2020E5"/>
    <w:multiLevelType w:val="hybridMultilevel"/>
    <w:tmpl w:val="4B7887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2D74E7"/>
    <w:multiLevelType w:val="hybridMultilevel"/>
    <w:tmpl w:val="72F21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F9936F8"/>
    <w:multiLevelType w:val="hybridMultilevel"/>
    <w:tmpl w:val="257E94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19C7425"/>
    <w:multiLevelType w:val="hybridMultilevel"/>
    <w:tmpl w:val="FA1A5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4FE3B43"/>
    <w:multiLevelType w:val="hybridMultilevel"/>
    <w:tmpl w:val="4FBC67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221705"/>
    <w:multiLevelType w:val="hybridMultilevel"/>
    <w:tmpl w:val="B9BAA3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7B6FB8"/>
    <w:multiLevelType w:val="hybridMultilevel"/>
    <w:tmpl w:val="60E6DF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69701BD"/>
    <w:multiLevelType w:val="hybridMultilevel"/>
    <w:tmpl w:val="AF7CAA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6DC4F49"/>
    <w:multiLevelType w:val="hybridMultilevel"/>
    <w:tmpl w:val="BA6A1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75042D0"/>
    <w:multiLevelType w:val="hybridMultilevel"/>
    <w:tmpl w:val="D6422FD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67B37FAA"/>
    <w:multiLevelType w:val="hybridMultilevel"/>
    <w:tmpl w:val="F986332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6" w15:restartNumberingAfterBreak="0">
    <w:nsid w:val="67C36D9A"/>
    <w:multiLevelType w:val="hybridMultilevel"/>
    <w:tmpl w:val="DDAED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AD410B4"/>
    <w:multiLevelType w:val="hybridMultilevel"/>
    <w:tmpl w:val="DD2EA6CA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8" w15:restartNumberingAfterBreak="0">
    <w:nsid w:val="6ADC539D"/>
    <w:multiLevelType w:val="hybridMultilevel"/>
    <w:tmpl w:val="EFD8B0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B00396E"/>
    <w:multiLevelType w:val="hybridMultilevel"/>
    <w:tmpl w:val="A4AE2F36"/>
    <w:lvl w:ilvl="0" w:tplc="040C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"/>
      <w:lvlJc w:val="left"/>
      <w:pPr>
        <w:ind w:left="5039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C4A16B4"/>
    <w:multiLevelType w:val="hybridMultilevel"/>
    <w:tmpl w:val="44689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CBE7B91"/>
    <w:multiLevelType w:val="hybridMultilevel"/>
    <w:tmpl w:val="8252EC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E881521"/>
    <w:multiLevelType w:val="hybridMultilevel"/>
    <w:tmpl w:val="7556D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FCF383A"/>
    <w:multiLevelType w:val="hybridMultilevel"/>
    <w:tmpl w:val="75A46E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03A30E3"/>
    <w:multiLevelType w:val="hybridMultilevel"/>
    <w:tmpl w:val="4232F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1076B3A"/>
    <w:multiLevelType w:val="hybridMultilevel"/>
    <w:tmpl w:val="DA7C6F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1F939C2"/>
    <w:multiLevelType w:val="multilevel"/>
    <w:tmpl w:val="19B69B80"/>
    <w:lvl w:ilvl="0">
      <w:numFmt w:val="bullet"/>
      <w:pStyle w:val="Listepuces"/>
      <w:lvlText w:val="-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714"/>
        </w:tabs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85"/>
        </w:tabs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56"/>
        </w:tabs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107" w15:restartNumberingAfterBreak="0">
    <w:nsid w:val="74C44E12"/>
    <w:multiLevelType w:val="hybridMultilevel"/>
    <w:tmpl w:val="B99C0F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6974CD7"/>
    <w:multiLevelType w:val="hybridMultilevel"/>
    <w:tmpl w:val="167E2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9B3A4A"/>
    <w:multiLevelType w:val="hybridMultilevel"/>
    <w:tmpl w:val="EE84019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0" w15:restartNumberingAfterBreak="0">
    <w:nsid w:val="77D61F6A"/>
    <w:multiLevelType w:val="hybridMultilevel"/>
    <w:tmpl w:val="D598E5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9C07B53"/>
    <w:multiLevelType w:val="hybridMultilevel"/>
    <w:tmpl w:val="A72CC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86354D"/>
    <w:multiLevelType w:val="hybridMultilevel"/>
    <w:tmpl w:val="100A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C8E2203"/>
    <w:multiLevelType w:val="hybridMultilevel"/>
    <w:tmpl w:val="00F06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DBA0CF9"/>
    <w:multiLevelType w:val="hybridMultilevel"/>
    <w:tmpl w:val="B8729A04"/>
    <w:lvl w:ilvl="0" w:tplc="0CD2239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E2276D"/>
    <w:multiLevelType w:val="hybridMultilevel"/>
    <w:tmpl w:val="96663A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E6363A8"/>
    <w:multiLevelType w:val="hybridMultilevel"/>
    <w:tmpl w:val="DBA28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486AF2">
      <w:start w:val="1"/>
      <w:numFmt w:val="bullet"/>
      <w:pStyle w:val="Tableau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EB96536"/>
    <w:multiLevelType w:val="hybridMultilevel"/>
    <w:tmpl w:val="F8684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6"/>
  </w:num>
  <w:num w:numId="2">
    <w:abstractNumId w:val="17"/>
  </w:num>
  <w:num w:numId="3">
    <w:abstractNumId w:val="67"/>
  </w:num>
  <w:num w:numId="4">
    <w:abstractNumId w:val="62"/>
  </w:num>
  <w:num w:numId="5">
    <w:abstractNumId w:val="116"/>
  </w:num>
  <w:num w:numId="6">
    <w:abstractNumId w:val="77"/>
  </w:num>
  <w:num w:numId="7">
    <w:abstractNumId w:val="99"/>
  </w:num>
  <w:num w:numId="8">
    <w:abstractNumId w:val="68"/>
  </w:num>
  <w:num w:numId="9">
    <w:abstractNumId w:val="35"/>
  </w:num>
  <w:num w:numId="10">
    <w:abstractNumId w:val="114"/>
  </w:num>
  <w:num w:numId="11">
    <w:abstractNumId w:val="21"/>
  </w:num>
  <w:num w:numId="12">
    <w:abstractNumId w:val="7"/>
  </w:num>
  <w:num w:numId="13">
    <w:abstractNumId w:val="76"/>
  </w:num>
  <w:num w:numId="14">
    <w:abstractNumId w:val="24"/>
  </w:num>
  <w:num w:numId="15">
    <w:abstractNumId w:val="108"/>
  </w:num>
  <w:num w:numId="16">
    <w:abstractNumId w:val="80"/>
  </w:num>
  <w:num w:numId="17">
    <w:abstractNumId w:val="83"/>
  </w:num>
  <w:num w:numId="18">
    <w:abstractNumId w:val="86"/>
  </w:num>
  <w:num w:numId="19">
    <w:abstractNumId w:val="72"/>
  </w:num>
  <w:num w:numId="20">
    <w:abstractNumId w:val="42"/>
  </w:num>
  <w:num w:numId="21">
    <w:abstractNumId w:val="34"/>
  </w:num>
  <w:num w:numId="22">
    <w:abstractNumId w:val="25"/>
  </w:num>
  <w:num w:numId="23">
    <w:abstractNumId w:val="105"/>
  </w:num>
  <w:num w:numId="24">
    <w:abstractNumId w:val="43"/>
  </w:num>
  <w:num w:numId="25">
    <w:abstractNumId w:val="57"/>
  </w:num>
  <w:num w:numId="26">
    <w:abstractNumId w:val="107"/>
  </w:num>
  <w:num w:numId="27">
    <w:abstractNumId w:val="14"/>
  </w:num>
  <w:num w:numId="28">
    <w:abstractNumId w:val="90"/>
  </w:num>
  <w:num w:numId="29">
    <w:abstractNumId w:val="117"/>
  </w:num>
  <w:num w:numId="30">
    <w:abstractNumId w:val="63"/>
  </w:num>
  <w:num w:numId="31">
    <w:abstractNumId w:val="23"/>
  </w:num>
  <w:num w:numId="32">
    <w:abstractNumId w:val="92"/>
  </w:num>
  <w:num w:numId="33">
    <w:abstractNumId w:val="6"/>
  </w:num>
  <w:num w:numId="34">
    <w:abstractNumId w:val="47"/>
  </w:num>
  <w:num w:numId="35">
    <w:abstractNumId w:val="44"/>
  </w:num>
  <w:num w:numId="36">
    <w:abstractNumId w:val="39"/>
  </w:num>
  <w:num w:numId="37">
    <w:abstractNumId w:val="98"/>
  </w:num>
  <w:num w:numId="38">
    <w:abstractNumId w:val="26"/>
  </w:num>
  <w:num w:numId="39">
    <w:abstractNumId w:val="3"/>
  </w:num>
  <w:num w:numId="40">
    <w:abstractNumId w:val="89"/>
  </w:num>
  <w:num w:numId="41">
    <w:abstractNumId w:val="64"/>
  </w:num>
  <w:num w:numId="42">
    <w:abstractNumId w:val="58"/>
  </w:num>
  <w:num w:numId="43">
    <w:abstractNumId w:val="109"/>
  </w:num>
  <w:num w:numId="44">
    <w:abstractNumId w:val="12"/>
  </w:num>
  <w:num w:numId="45">
    <w:abstractNumId w:val="94"/>
  </w:num>
  <w:num w:numId="46">
    <w:abstractNumId w:val="71"/>
  </w:num>
  <w:num w:numId="47">
    <w:abstractNumId w:val="20"/>
  </w:num>
  <w:num w:numId="48">
    <w:abstractNumId w:val="56"/>
  </w:num>
  <w:num w:numId="49">
    <w:abstractNumId w:val="73"/>
  </w:num>
  <w:num w:numId="50">
    <w:abstractNumId w:val="0"/>
  </w:num>
  <w:num w:numId="51">
    <w:abstractNumId w:val="37"/>
  </w:num>
  <w:num w:numId="52">
    <w:abstractNumId w:val="33"/>
  </w:num>
  <w:num w:numId="53">
    <w:abstractNumId w:val="97"/>
  </w:num>
  <w:num w:numId="54">
    <w:abstractNumId w:val="95"/>
  </w:num>
  <w:num w:numId="55">
    <w:abstractNumId w:val="59"/>
  </w:num>
  <w:num w:numId="56">
    <w:abstractNumId w:val="100"/>
  </w:num>
  <w:num w:numId="57">
    <w:abstractNumId w:val="27"/>
  </w:num>
  <w:num w:numId="58">
    <w:abstractNumId w:val="54"/>
  </w:num>
  <w:num w:numId="59">
    <w:abstractNumId w:val="52"/>
  </w:num>
  <w:num w:numId="60">
    <w:abstractNumId w:val="112"/>
  </w:num>
  <w:num w:numId="61">
    <w:abstractNumId w:val="96"/>
  </w:num>
  <w:num w:numId="62">
    <w:abstractNumId w:val="4"/>
  </w:num>
  <w:num w:numId="63">
    <w:abstractNumId w:val="102"/>
  </w:num>
  <w:num w:numId="64">
    <w:abstractNumId w:val="40"/>
  </w:num>
  <w:num w:numId="65">
    <w:abstractNumId w:val="18"/>
  </w:num>
  <w:num w:numId="66">
    <w:abstractNumId w:val="103"/>
  </w:num>
  <w:num w:numId="67">
    <w:abstractNumId w:val="79"/>
  </w:num>
  <w:num w:numId="68">
    <w:abstractNumId w:val="84"/>
  </w:num>
  <w:num w:numId="69">
    <w:abstractNumId w:val="55"/>
  </w:num>
  <w:num w:numId="70">
    <w:abstractNumId w:val="13"/>
  </w:num>
  <w:num w:numId="71">
    <w:abstractNumId w:val="69"/>
  </w:num>
  <w:num w:numId="72">
    <w:abstractNumId w:val="110"/>
  </w:num>
  <w:num w:numId="73">
    <w:abstractNumId w:val="41"/>
  </w:num>
  <w:num w:numId="74">
    <w:abstractNumId w:val="75"/>
  </w:num>
  <w:num w:numId="75">
    <w:abstractNumId w:val="91"/>
  </w:num>
  <w:num w:numId="76">
    <w:abstractNumId w:val="115"/>
  </w:num>
  <w:num w:numId="77">
    <w:abstractNumId w:val="9"/>
  </w:num>
  <w:num w:numId="78">
    <w:abstractNumId w:val="16"/>
  </w:num>
  <w:num w:numId="79">
    <w:abstractNumId w:val="88"/>
  </w:num>
  <w:num w:numId="80">
    <w:abstractNumId w:val="1"/>
  </w:num>
  <w:num w:numId="81">
    <w:abstractNumId w:val="49"/>
  </w:num>
  <w:num w:numId="82">
    <w:abstractNumId w:val="66"/>
  </w:num>
  <w:num w:numId="83">
    <w:abstractNumId w:val="10"/>
  </w:num>
  <w:num w:numId="84">
    <w:abstractNumId w:val="46"/>
  </w:num>
  <w:num w:numId="85">
    <w:abstractNumId w:val="93"/>
  </w:num>
  <w:num w:numId="86">
    <w:abstractNumId w:val="32"/>
  </w:num>
  <w:num w:numId="87">
    <w:abstractNumId w:val="65"/>
  </w:num>
  <w:num w:numId="88">
    <w:abstractNumId w:val="74"/>
  </w:num>
  <w:num w:numId="89">
    <w:abstractNumId w:val="38"/>
  </w:num>
  <w:num w:numId="90">
    <w:abstractNumId w:val="11"/>
  </w:num>
  <w:num w:numId="91">
    <w:abstractNumId w:val="61"/>
  </w:num>
  <w:num w:numId="92">
    <w:abstractNumId w:val="104"/>
  </w:num>
  <w:num w:numId="93">
    <w:abstractNumId w:val="111"/>
  </w:num>
  <w:num w:numId="94">
    <w:abstractNumId w:val="85"/>
  </w:num>
  <w:num w:numId="95">
    <w:abstractNumId w:val="45"/>
  </w:num>
  <w:num w:numId="96">
    <w:abstractNumId w:val="50"/>
  </w:num>
  <w:num w:numId="97">
    <w:abstractNumId w:val="30"/>
  </w:num>
  <w:num w:numId="98">
    <w:abstractNumId w:val="101"/>
  </w:num>
  <w:num w:numId="99">
    <w:abstractNumId w:val="60"/>
  </w:num>
  <w:num w:numId="100">
    <w:abstractNumId w:val="31"/>
  </w:num>
  <w:num w:numId="101">
    <w:abstractNumId w:val="22"/>
  </w:num>
  <w:num w:numId="102">
    <w:abstractNumId w:val="51"/>
  </w:num>
  <w:num w:numId="103">
    <w:abstractNumId w:val="2"/>
  </w:num>
  <w:num w:numId="104">
    <w:abstractNumId w:val="29"/>
  </w:num>
  <w:num w:numId="105">
    <w:abstractNumId w:val="36"/>
  </w:num>
  <w:num w:numId="106">
    <w:abstractNumId w:val="15"/>
  </w:num>
  <w:num w:numId="107">
    <w:abstractNumId w:val="8"/>
  </w:num>
  <w:num w:numId="108">
    <w:abstractNumId w:val="78"/>
  </w:num>
  <w:num w:numId="109">
    <w:abstractNumId w:val="81"/>
  </w:num>
  <w:num w:numId="110">
    <w:abstractNumId w:val="48"/>
  </w:num>
  <w:num w:numId="111">
    <w:abstractNumId w:val="113"/>
  </w:num>
  <w:num w:numId="112">
    <w:abstractNumId w:val="82"/>
  </w:num>
  <w:num w:numId="113">
    <w:abstractNumId w:val="28"/>
  </w:num>
  <w:num w:numId="114">
    <w:abstractNumId w:val="70"/>
  </w:num>
  <w:num w:numId="115">
    <w:abstractNumId w:val="87"/>
  </w:num>
  <w:num w:numId="116">
    <w:abstractNumId w:val="19"/>
  </w:num>
  <w:num w:numId="117">
    <w:abstractNumId w:val="5"/>
  </w:num>
  <w:num w:numId="118">
    <w:abstractNumId w:val="5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105"/>
    <w:rsid w:val="00010A11"/>
    <w:rsid w:val="00014B11"/>
    <w:rsid w:val="0001590E"/>
    <w:rsid w:val="00015F0F"/>
    <w:rsid w:val="00021A4F"/>
    <w:rsid w:val="00024C5B"/>
    <w:rsid w:val="000339E9"/>
    <w:rsid w:val="000355A6"/>
    <w:rsid w:val="00041151"/>
    <w:rsid w:val="000419A8"/>
    <w:rsid w:val="000432B1"/>
    <w:rsid w:val="000461A3"/>
    <w:rsid w:val="00050B45"/>
    <w:rsid w:val="00054AFD"/>
    <w:rsid w:val="00056E75"/>
    <w:rsid w:val="0005750F"/>
    <w:rsid w:val="00061FDE"/>
    <w:rsid w:val="00062994"/>
    <w:rsid w:val="0007349A"/>
    <w:rsid w:val="000757F8"/>
    <w:rsid w:val="00077DF3"/>
    <w:rsid w:val="00077F29"/>
    <w:rsid w:val="00084AAF"/>
    <w:rsid w:val="00085BDB"/>
    <w:rsid w:val="00093AB6"/>
    <w:rsid w:val="000942C9"/>
    <w:rsid w:val="000A1C5B"/>
    <w:rsid w:val="000A260D"/>
    <w:rsid w:val="000A4495"/>
    <w:rsid w:val="000A78C4"/>
    <w:rsid w:val="000B3521"/>
    <w:rsid w:val="000B3DD8"/>
    <w:rsid w:val="000B41DA"/>
    <w:rsid w:val="000B4254"/>
    <w:rsid w:val="000C6973"/>
    <w:rsid w:val="000D741D"/>
    <w:rsid w:val="000E26A1"/>
    <w:rsid w:val="000E2CB3"/>
    <w:rsid w:val="000E47DE"/>
    <w:rsid w:val="000E6197"/>
    <w:rsid w:val="000E7518"/>
    <w:rsid w:val="000F0E0C"/>
    <w:rsid w:val="000F28DF"/>
    <w:rsid w:val="000F3732"/>
    <w:rsid w:val="000F5FA9"/>
    <w:rsid w:val="00102449"/>
    <w:rsid w:val="00104ABD"/>
    <w:rsid w:val="0011768C"/>
    <w:rsid w:val="00125FF1"/>
    <w:rsid w:val="00130037"/>
    <w:rsid w:val="00130473"/>
    <w:rsid w:val="00131CF8"/>
    <w:rsid w:val="001374D1"/>
    <w:rsid w:val="0014547A"/>
    <w:rsid w:val="00150582"/>
    <w:rsid w:val="0015288B"/>
    <w:rsid w:val="00153889"/>
    <w:rsid w:val="00155F88"/>
    <w:rsid w:val="0016006C"/>
    <w:rsid w:val="00161657"/>
    <w:rsid w:val="00163A0D"/>
    <w:rsid w:val="00171486"/>
    <w:rsid w:val="001A1897"/>
    <w:rsid w:val="001A37E2"/>
    <w:rsid w:val="001A686F"/>
    <w:rsid w:val="001B5D4B"/>
    <w:rsid w:val="001C6D79"/>
    <w:rsid w:val="001C7601"/>
    <w:rsid w:val="001D2999"/>
    <w:rsid w:val="001E5659"/>
    <w:rsid w:val="001E59FF"/>
    <w:rsid w:val="001E5BC3"/>
    <w:rsid w:val="001F2B40"/>
    <w:rsid w:val="001F391F"/>
    <w:rsid w:val="001F6823"/>
    <w:rsid w:val="001F7E62"/>
    <w:rsid w:val="0020278C"/>
    <w:rsid w:val="00216DC5"/>
    <w:rsid w:val="0021796C"/>
    <w:rsid w:val="00221F90"/>
    <w:rsid w:val="00222509"/>
    <w:rsid w:val="00227E4B"/>
    <w:rsid w:val="0023154D"/>
    <w:rsid w:val="0023457F"/>
    <w:rsid w:val="00236856"/>
    <w:rsid w:val="00240DEC"/>
    <w:rsid w:val="00244B76"/>
    <w:rsid w:val="00247197"/>
    <w:rsid w:val="002477CE"/>
    <w:rsid w:val="00247A60"/>
    <w:rsid w:val="002509C9"/>
    <w:rsid w:val="002544AE"/>
    <w:rsid w:val="00255140"/>
    <w:rsid w:val="00257D43"/>
    <w:rsid w:val="00257E82"/>
    <w:rsid w:val="0026270D"/>
    <w:rsid w:val="0026677F"/>
    <w:rsid w:val="00267358"/>
    <w:rsid w:val="00270DE7"/>
    <w:rsid w:val="00274583"/>
    <w:rsid w:val="00274C68"/>
    <w:rsid w:val="00276300"/>
    <w:rsid w:val="00277537"/>
    <w:rsid w:val="002808C9"/>
    <w:rsid w:val="00281278"/>
    <w:rsid w:val="002830D3"/>
    <w:rsid w:val="00286068"/>
    <w:rsid w:val="00294AA5"/>
    <w:rsid w:val="002967AC"/>
    <w:rsid w:val="002A2439"/>
    <w:rsid w:val="002A32B5"/>
    <w:rsid w:val="002A3915"/>
    <w:rsid w:val="002A448B"/>
    <w:rsid w:val="002A7E7B"/>
    <w:rsid w:val="002B119D"/>
    <w:rsid w:val="002B4FF0"/>
    <w:rsid w:val="002B6A28"/>
    <w:rsid w:val="002C0FDB"/>
    <w:rsid w:val="002C11AF"/>
    <w:rsid w:val="002C28EF"/>
    <w:rsid w:val="002D1090"/>
    <w:rsid w:val="002D20D5"/>
    <w:rsid w:val="002D4422"/>
    <w:rsid w:val="003027BD"/>
    <w:rsid w:val="00303766"/>
    <w:rsid w:val="00305B78"/>
    <w:rsid w:val="003078C2"/>
    <w:rsid w:val="00322B46"/>
    <w:rsid w:val="00330558"/>
    <w:rsid w:val="00331946"/>
    <w:rsid w:val="00336FE3"/>
    <w:rsid w:val="00340EDF"/>
    <w:rsid w:val="00342E20"/>
    <w:rsid w:val="0036210F"/>
    <w:rsid w:val="00364B5B"/>
    <w:rsid w:val="003651B3"/>
    <w:rsid w:val="00366AD4"/>
    <w:rsid w:val="00367AFF"/>
    <w:rsid w:val="00373801"/>
    <w:rsid w:val="003739F1"/>
    <w:rsid w:val="00374AE5"/>
    <w:rsid w:val="00376CEF"/>
    <w:rsid w:val="00385138"/>
    <w:rsid w:val="00387A0B"/>
    <w:rsid w:val="00395B53"/>
    <w:rsid w:val="00396CEF"/>
    <w:rsid w:val="00397ED9"/>
    <w:rsid w:val="003B0005"/>
    <w:rsid w:val="003B3F24"/>
    <w:rsid w:val="003C2412"/>
    <w:rsid w:val="003C3247"/>
    <w:rsid w:val="003C4C3C"/>
    <w:rsid w:val="003C5366"/>
    <w:rsid w:val="003C59E2"/>
    <w:rsid w:val="003D583F"/>
    <w:rsid w:val="003E143C"/>
    <w:rsid w:val="003E6EFD"/>
    <w:rsid w:val="003E7F44"/>
    <w:rsid w:val="003F4636"/>
    <w:rsid w:val="003F6295"/>
    <w:rsid w:val="00402D12"/>
    <w:rsid w:val="004065B7"/>
    <w:rsid w:val="004079DE"/>
    <w:rsid w:val="00407A1E"/>
    <w:rsid w:val="00411EA8"/>
    <w:rsid w:val="004231C7"/>
    <w:rsid w:val="004253E8"/>
    <w:rsid w:val="004310F1"/>
    <w:rsid w:val="004365C3"/>
    <w:rsid w:val="0043741A"/>
    <w:rsid w:val="00441CDF"/>
    <w:rsid w:val="004420B5"/>
    <w:rsid w:val="00442884"/>
    <w:rsid w:val="00444183"/>
    <w:rsid w:val="00444D78"/>
    <w:rsid w:val="0044565F"/>
    <w:rsid w:val="0044712E"/>
    <w:rsid w:val="00454B5C"/>
    <w:rsid w:val="00460C8F"/>
    <w:rsid w:val="00463A6D"/>
    <w:rsid w:val="004647EF"/>
    <w:rsid w:val="00466176"/>
    <w:rsid w:val="00467CAA"/>
    <w:rsid w:val="00471B98"/>
    <w:rsid w:val="004750E9"/>
    <w:rsid w:val="00477530"/>
    <w:rsid w:val="00484672"/>
    <w:rsid w:val="0049275C"/>
    <w:rsid w:val="004931A5"/>
    <w:rsid w:val="00497AE7"/>
    <w:rsid w:val="004A077C"/>
    <w:rsid w:val="004A19DC"/>
    <w:rsid w:val="004A3F07"/>
    <w:rsid w:val="004B3CC9"/>
    <w:rsid w:val="004C1B42"/>
    <w:rsid w:val="004C2063"/>
    <w:rsid w:val="004C3514"/>
    <w:rsid w:val="004C52A4"/>
    <w:rsid w:val="004C6AE2"/>
    <w:rsid w:val="004D0383"/>
    <w:rsid w:val="004D185F"/>
    <w:rsid w:val="004D1E08"/>
    <w:rsid w:val="004D29DC"/>
    <w:rsid w:val="004D4172"/>
    <w:rsid w:val="004D4780"/>
    <w:rsid w:val="004D50B5"/>
    <w:rsid w:val="004E25E2"/>
    <w:rsid w:val="004E44A9"/>
    <w:rsid w:val="004F646C"/>
    <w:rsid w:val="00500560"/>
    <w:rsid w:val="00507210"/>
    <w:rsid w:val="005115EC"/>
    <w:rsid w:val="0051473F"/>
    <w:rsid w:val="00516FF4"/>
    <w:rsid w:val="005174D1"/>
    <w:rsid w:val="005202A7"/>
    <w:rsid w:val="00524C5E"/>
    <w:rsid w:val="00524FBC"/>
    <w:rsid w:val="005276A4"/>
    <w:rsid w:val="00534E5C"/>
    <w:rsid w:val="00552968"/>
    <w:rsid w:val="00555989"/>
    <w:rsid w:val="00556786"/>
    <w:rsid w:val="0055740C"/>
    <w:rsid w:val="00557DA3"/>
    <w:rsid w:val="00563E28"/>
    <w:rsid w:val="00577AD1"/>
    <w:rsid w:val="00585DDE"/>
    <w:rsid w:val="00593F84"/>
    <w:rsid w:val="00596C5E"/>
    <w:rsid w:val="005A51C4"/>
    <w:rsid w:val="005A74E4"/>
    <w:rsid w:val="005B0E11"/>
    <w:rsid w:val="005B69DE"/>
    <w:rsid w:val="005C001E"/>
    <w:rsid w:val="005C16C2"/>
    <w:rsid w:val="005C1E58"/>
    <w:rsid w:val="005C23D6"/>
    <w:rsid w:val="005C5923"/>
    <w:rsid w:val="005C724F"/>
    <w:rsid w:val="005C7403"/>
    <w:rsid w:val="005D3A36"/>
    <w:rsid w:val="005D468D"/>
    <w:rsid w:val="005E0B82"/>
    <w:rsid w:val="005E2042"/>
    <w:rsid w:val="005E4C3B"/>
    <w:rsid w:val="005F6363"/>
    <w:rsid w:val="005F7AD0"/>
    <w:rsid w:val="00603980"/>
    <w:rsid w:val="0060456A"/>
    <w:rsid w:val="00614B9D"/>
    <w:rsid w:val="006215FE"/>
    <w:rsid w:val="00621D97"/>
    <w:rsid w:val="006243FB"/>
    <w:rsid w:val="006272D6"/>
    <w:rsid w:val="006332B8"/>
    <w:rsid w:val="006429FC"/>
    <w:rsid w:val="00661243"/>
    <w:rsid w:val="00662A69"/>
    <w:rsid w:val="00664418"/>
    <w:rsid w:val="00664618"/>
    <w:rsid w:val="0067313D"/>
    <w:rsid w:val="00677619"/>
    <w:rsid w:val="006803AC"/>
    <w:rsid w:val="00684731"/>
    <w:rsid w:val="006925F0"/>
    <w:rsid w:val="006A350D"/>
    <w:rsid w:val="006A703E"/>
    <w:rsid w:val="006B0709"/>
    <w:rsid w:val="006B3547"/>
    <w:rsid w:val="006B4783"/>
    <w:rsid w:val="006B5F5D"/>
    <w:rsid w:val="006C0D3D"/>
    <w:rsid w:val="006C5045"/>
    <w:rsid w:val="006C701C"/>
    <w:rsid w:val="006E008F"/>
    <w:rsid w:val="006E2E67"/>
    <w:rsid w:val="006E324D"/>
    <w:rsid w:val="006E4A8C"/>
    <w:rsid w:val="006E797F"/>
    <w:rsid w:val="006F364B"/>
    <w:rsid w:val="006F4328"/>
    <w:rsid w:val="0070255F"/>
    <w:rsid w:val="00702777"/>
    <w:rsid w:val="00702D54"/>
    <w:rsid w:val="00706C2D"/>
    <w:rsid w:val="007070E8"/>
    <w:rsid w:val="00721E36"/>
    <w:rsid w:val="00734E62"/>
    <w:rsid w:val="007357CB"/>
    <w:rsid w:val="0074145F"/>
    <w:rsid w:val="0074729A"/>
    <w:rsid w:val="00747B22"/>
    <w:rsid w:val="007631FE"/>
    <w:rsid w:val="007651F4"/>
    <w:rsid w:val="007717B5"/>
    <w:rsid w:val="00771FD6"/>
    <w:rsid w:val="007814A3"/>
    <w:rsid w:val="00787962"/>
    <w:rsid w:val="007A23DA"/>
    <w:rsid w:val="007A5CC1"/>
    <w:rsid w:val="007B4362"/>
    <w:rsid w:val="007C1201"/>
    <w:rsid w:val="007C4BDF"/>
    <w:rsid w:val="007C5AC7"/>
    <w:rsid w:val="007D1AC3"/>
    <w:rsid w:val="007E1AD9"/>
    <w:rsid w:val="007E38EE"/>
    <w:rsid w:val="007E5376"/>
    <w:rsid w:val="007E6AE3"/>
    <w:rsid w:val="008039AA"/>
    <w:rsid w:val="00804C10"/>
    <w:rsid w:val="008077D0"/>
    <w:rsid w:val="00810A4F"/>
    <w:rsid w:val="00811BE9"/>
    <w:rsid w:val="00811C7B"/>
    <w:rsid w:val="00812344"/>
    <w:rsid w:val="00812D1B"/>
    <w:rsid w:val="00815752"/>
    <w:rsid w:val="00816362"/>
    <w:rsid w:val="0081779F"/>
    <w:rsid w:val="00820788"/>
    <w:rsid w:val="00820E69"/>
    <w:rsid w:val="00824FEE"/>
    <w:rsid w:val="0083474D"/>
    <w:rsid w:val="008400EF"/>
    <w:rsid w:val="00842FEE"/>
    <w:rsid w:val="00843682"/>
    <w:rsid w:val="0084538F"/>
    <w:rsid w:val="00852C33"/>
    <w:rsid w:val="008532C4"/>
    <w:rsid w:val="0085742F"/>
    <w:rsid w:val="00861FBD"/>
    <w:rsid w:val="00862A91"/>
    <w:rsid w:val="00863031"/>
    <w:rsid w:val="008647DC"/>
    <w:rsid w:val="00867F79"/>
    <w:rsid w:val="00871EF4"/>
    <w:rsid w:val="008747A9"/>
    <w:rsid w:val="008853E5"/>
    <w:rsid w:val="00887552"/>
    <w:rsid w:val="00890282"/>
    <w:rsid w:val="00892BF8"/>
    <w:rsid w:val="00896935"/>
    <w:rsid w:val="008A1106"/>
    <w:rsid w:val="008A5475"/>
    <w:rsid w:val="008B2DF5"/>
    <w:rsid w:val="008B3D08"/>
    <w:rsid w:val="008B5926"/>
    <w:rsid w:val="008B5F58"/>
    <w:rsid w:val="008C258B"/>
    <w:rsid w:val="008C48F3"/>
    <w:rsid w:val="008C5406"/>
    <w:rsid w:val="008D021C"/>
    <w:rsid w:val="008D0FC0"/>
    <w:rsid w:val="008D220C"/>
    <w:rsid w:val="008D338A"/>
    <w:rsid w:val="008D3743"/>
    <w:rsid w:val="008D404F"/>
    <w:rsid w:val="008D4AFB"/>
    <w:rsid w:val="008D7FCA"/>
    <w:rsid w:val="008E10C5"/>
    <w:rsid w:val="008E25C0"/>
    <w:rsid w:val="008E40F2"/>
    <w:rsid w:val="008F373C"/>
    <w:rsid w:val="008F46E5"/>
    <w:rsid w:val="008F50A4"/>
    <w:rsid w:val="008F6D67"/>
    <w:rsid w:val="00900188"/>
    <w:rsid w:val="009129C3"/>
    <w:rsid w:val="00915018"/>
    <w:rsid w:val="00916C54"/>
    <w:rsid w:val="0091714D"/>
    <w:rsid w:val="00920677"/>
    <w:rsid w:val="00922254"/>
    <w:rsid w:val="0092505E"/>
    <w:rsid w:val="00925B33"/>
    <w:rsid w:val="0092745E"/>
    <w:rsid w:val="00942D5E"/>
    <w:rsid w:val="009434A8"/>
    <w:rsid w:val="0094634B"/>
    <w:rsid w:val="00954279"/>
    <w:rsid w:val="00955750"/>
    <w:rsid w:val="00956524"/>
    <w:rsid w:val="00957037"/>
    <w:rsid w:val="00957EF5"/>
    <w:rsid w:val="009602FB"/>
    <w:rsid w:val="00963C57"/>
    <w:rsid w:val="009733D3"/>
    <w:rsid w:val="00981521"/>
    <w:rsid w:val="009933D5"/>
    <w:rsid w:val="009A1989"/>
    <w:rsid w:val="009A40E2"/>
    <w:rsid w:val="009A47AF"/>
    <w:rsid w:val="009B2C4A"/>
    <w:rsid w:val="009B40B8"/>
    <w:rsid w:val="009B7C70"/>
    <w:rsid w:val="009C006A"/>
    <w:rsid w:val="009C1D97"/>
    <w:rsid w:val="009C5CC5"/>
    <w:rsid w:val="009D2B19"/>
    <w:rsid w:val="009D4285"/>
    <w:rsid w:val="009D555E"/>
    <w:rsid w:val="009D57CC"/>
    <w:rsid w:val="009D5C1C"/>
    <w:rsid w:val="009D661E"/>
    <w:rsid w:val="009E02DD"/>
    <w:rsid w:val="009E0C80"/>
    <w:rsid w:val="009E14ED"/>
    <w:rsid w:val="009E19E1"/>
    <w:rsid w:val="009E290A"/>
    <w:rsid w:val="009F3429"/>
    <w:rsid w:val="009F35CF"/>
    <w:rsid w:val="009F5276"/>
    <w:rsid w:val="009F751C"/>
    <w:rsid w:val="00A0168C"/>
    <w:rsid w:val="00A0181E"/>
    <w:rsid w:val="00A10610"/>
    <w:rsid w:val="00A15C1F"/>
    <w:rsid w:val="00A17313"/>
    <w:rsid w:val="00A2352A"/>
    <w:rsid w:val="00A31ED3"/>
    <w:rsid w:val="00A40CBA"/>
    <w:rsid w:val="00A40D5A"/>
    <w:rsid w:val="00A4162D"/>
    <w:rsid w:val="00A439EC"/>
    <w:rsid w:val="00A459A7"/>
    <w:rsid w:val="00A50A73"/>
    <w:rsid w:val="00A51A57"/>
    <w:rsid w:val="00A55ADB"/>
    <w:rsid w:val="00A569AE"/>
    <w:rsid w:val="00A60CB8"/>
    <w:rsid w:val="00A62256"/>
    <w:rsid w:val="00A636E6"/>
    <w:rsid w:val="00A66AA4"/>
    <w:rsid w:val="00A67668"/>
    <w:rsid w:val="00A67E1D"/>
    <w:rsid w:val="00A83BCE"/>
    <w:rsid w:val="00A8484D"/>
    <w:rsid w:val="00A905E3"/>
    <w:rsid w:val="00A914A4"/>
    <w:rsid w:val="00A94B4F"/>
    <w:rsid w:val="00AA0ADF"/>
    <w:rsid w:val="00AA1FC4"/>
    <w:rsid w:val="00AA2DAF"/>
    <w:rsid w:val="00AB67FC"/>
    <w:rsid w:val="00AC1BC8"/>
    <w:rsid w:val="00AC1E72"/>
    <w:rsid w:val="00AC3591"/>
    <w:rsid w:val="00AD5997"/>
    <w:rsid w:val="00AE01E1"/>
    <w:rsid w:val="00AE2470"/>
    <w:rsid w:val="00AE6DAB"/>
    <w:rsid w:val="00AE78B1"/>
    <w:rsid w:val="00AF266B"/>
    <w:rsid w:val="00AF6D5B"/>
    <w:rsid w:val="00B074BD"/>
    <w:rsid w:val="00B123D8"/>
    <w:rsid w:val="00B13182"/>
    <w:rsid w:val="00B13CD6"/>
    <w:rsid w:val="00B15942"/>
    <w:rsid w:val="00B24992"/>
    <w:rsid w:val="00B32A6A"/>
    <w:rsid w:val="00B32D3F"/>
    <w:rsid w:val="00B456B3"/>
    <w:rsid w:val="00B47F4D"/>
    <w:rsid w:val="00B51D9C"/>
    <w:rsid w:val="00B5531D"/>
    <w:rsid w:val="00B606BA"/>
    <w:rsid w:val="00B7009F"/>
    <w:rsid w:val="00B71F38"/>
    <w:rsid w:val="00B7489C"/>
    <w:rsid w:val="00B77877"/>
    <w:rsid w:val="00B843FC"/>
    <w:rsid w:val="00B94A5A"/>
    <w:rsid w:val="00B951B8"/>
    <w:rsid w:val="00B97391"/>
    <w:rsid w:val="00BA1E49"/>
    <w:rsid w:val="00BA4C80"/>
    <w:rsid w:val="00BA7C14"/>
    <w:rsid w:val="00BB2BFE"/>
    <w:rsid w:val="00BB69C3"/>
    <w:rsid w:val="00BC26D8"/>
    <w:rsid w:val="00BC3B83"/>
    <w:rsid w:val="00BC5991"/>
    <w:rsid w:val="00BE046B"/>
    <w:rsid w:val="00BE1245"/>
    <w:rsid w:val="00BE7C61"/>
    <w:rsid w:val="00BF1C8C"/>
    <w:rsid w:val="00BF21B2"/>
    <w:rsid w:val="00C000CC"/>
    <w:rsid w:val="00C02F28"/>
    <w:rsid w:val="00C03B1C"/>
    <w:rsid w:val="00C03EC2"/>
    <w:rsid w:val="00C0689F"/>
    <w:rsid w:val="00C11A0A"/>
    <w:rsid w:val="00C13177"/>
    <w:rsid w:val="00C16AFC"/>
    <w:rsid w:val="00C170AC"/>
    <w:rsid w:val="00C212BB"/>
    <w:rsid w:val="00C215D9"/>
    <w:rsid w:val="00C31ACE"/>
    <w:rsid w:val="00C34716"/>
    <w:rsid w:val="00C37297"/>
    <w:rsid w:val="00C40D4E"/>
    <w:rsid w:val="00C42393"/>
    <w:rsid w:val="00C45AF4"/>
    <w:rsid w:val="00C47036"/>
    <w:rsid w:val="00C47B94"/>
    <w:rsid w:val="00C500F5"/>
    <w:rsid w:val="00C51E66"/>
    <w:rsid w:val="00C52E58"/>
    <w:rsid w:val="00C548EC"/>
    <w:rsid w:val="00C6002A"/>
    <w:rsid w:val="00C623D5"/>
    <w:rsid w:val="00C63FB2"/>
    <w:rsid w:val="00C64AD3"/>
    <w:rsid w:val="00C70087"/>
    <w:rsid w:val="00C74C3C"/>
    <w:rsid w:val="00C77021"/>
    <w:rsid w:val="00C81FFD"/>
    <w:rsid w:val="00C82B37"/>
    <w:rsid w:val="00C83531"/>
    <w:rsid w:val="00C854D0"/>
    <w:rsid w:val="00C869EE"/>
    <w:rsid w:val="00C94D2C"/>
    <w:rsid w:val="00C94FEC"/>
    <w:rsid w:val="00C954A2"/>
    <w:rsid w:val="00CA5679"/>
    <w:rsid w:val="00CA5B82"/>
    <w:rsid w:val="00CA633C"/>
    <w:rsid w:val="00CA643A"/>
    <w:rsid w:val="00CB526F"/>
    <w:rsid w:val="00CB5960"/>
    <w:rsid w:val="00CC21F7"/>
    <w:rsid w:val="00CC3FBA"/>
    <w:rsid w:val="00CC4127"/>
    <w:rsid w:val="00CC5FB7"/>
    <w:rsid w:val="00CC62F9"/>
    <w:rsid w:val="00CC7F33"/>
    <w:rsid w:val="00CD01EA"/>
    <w:rsid w:val="00CD2324"/>
    <w:rsid w:val="00CD360C"/>
    <w:rsid w:val="00CD79AD"/>
    <w:rsid w:val="00CE23FC"/>
    <w:rsid w:val="00CE39C3"/>
    <w:rsid w:val="00CE3D5B"/>
    <w:rsid w:val="00CE5487"/>
    <w:rsid w:val="00CF551C"/>
    <w:rsid w:val="00CF5C7E"/>
    <w:rsid w:val="00CF6A1A"/>
    <w:rsid w:val="00D016F8"/>
    <w:rsid w:val="00D01E12"/>
    <w:rsid w:val="00D05513"/>
    <w:rsid w:val="00D1071A"/>
    <w:rsid w:val="00D13118"/>
    <w:rsid w:val="00D1550A"/>
    <w:rsid w:val="00D23208"/>
    <w:rsid w:val="00D25ECE"/>
    <w:rsid w:val="00D30BC2"/>
    <w:rsid w:val="00D323B6"/>
    <w:rsid w:val="00D3531D"/>
    <w:rsid w:val="00D35809"/>
    <w:rsid w:val="00D44318"/>
    <w:rsid w:val="00D45A01"/>
    <w:rsid w:val="00D45F2D"/>
    <w:rsid w:val="00D473A4"/>
    <w:rsid w:val="00D520BD"/>
    <w:rsid w:val="00D526E4"/>
    <w:rsid w:val="00D535E8"/>
    <w:rsid w:val="00D54D1E"/>
    <w:rsid w:val="00D63210"/>
    <w:rsid w:val="00D65CF7"/>
    <w:rsid w:val="00D66105"/>
    <w:rsid w:val="00D66E9D"/>
    <w:rsid w:val="00D71AA3"/>
    <w:rsid w:val="00D7755E"/>
    <w:rsid w:val="00D870CF"/>
    <w:rsid w:val="00D878C2"/>
    <w:rsid w:val="00D87F56"/>
    <w:rsid w:val="00D90271"/>
    <w:rsid w:val="00D9028C"/>
    <w:rsid w:val="00D92A96"/>
    <w:rsid w:val="00D95D16"/>
    <w:rsid w:val="00DA280B"/>
    <w:rsid w:val="00DB3C7A"/>
    <w:rsid w:val="00DC2A57"/>
    <w:rsid w:val="00DC7A3F"/>
    <w:rsid w:val="00DD08C7"/>
    <w:rsid w:val="00DD2BB7"/>
    <w:rsid w:val="00DD398C"/>
    <w:rsid w:val="00DD4C86"/>
    <w:rsid w:val="00DE7FC0"/>
    <w:rsid w:val="00DF0EBC"/>
    <w:rsid w:val="00DF1ED5"/>
    <w:rsid w:val="00DF3342"/>
    <w:rsid w:val="00DF6E71"/>
    <w:rsid w:val="00E01151"/>
    <w:rsid w:val="00E03B99"/>
    <w:rsid w:val="00E03EC9"/>
    <w:rsid w:val="00E073D0"/>
    <w:rsid w:val="00E11551"/>
    <w:rsid w:val="00E12829"/>
    <w:rsid w:val="00E12FCC"/>
    <w:rsid w:val="00E160F0"/>
    <w:rsid w:val="00E17ED3"/>
    <w:rsid w:val="00E207A9"/>
    <w:rsid w:val="00E21ADB"/>
    <w:rsid w:val="00E2296A"/>
    <w:rsid w:val="00E31063"/>
    <w:rsid w:val="00E322F3"/>
    <w:rsid w:val="00E3622A"/>
    <w:rsid w:val="00E46BED"/>
    <w:rsid w:val="00E53917"/>
    <w:rsid w:val="00E60AC3"/>
    <w:rsid w:val="00E60C49"/>
    <w:rsid w:val="00E63E4A"/>
    <w:rsid w:val="00E66875"/>
    <w:rsid w:val="00E66F16"/>
    <w:rsid w:val="00E67BC3"/>
    <w:rsid w:val="00E729E2"/>
    <w:rsid w:val="00E81CF5"/>
    <w:rsid w:val="00E83B16"/>
    <w:rsid w:val="00E83E45"/>
    <w:rsid w:val="00E9542F"/>
    <w:rsid w:val="00E95ABB"/>
    <w:rsid w:val="00E975FB"/>
    <w:rsid w:val="00E9764C"/>
    <w:rsid w:val="00EB3174"/>
    <w:rsid w:val="00EB6692"/>
    <w:rsid w:val="00EC4192"/>
    <w:rsid w:val="00EC5C53"/>
    <w:rsid w:val="00EC708E"/>
    <w:rsid w:val="00EC758B"/>
    <w:rsid w:val="00ED0FE3"/>
    <w:rsid w:val="00ED537B"/>
    <w:rsid w:val="00EE305D"/>
    <w:rsid w:val="00EE7561"/>
    <w:rsid w:val="00EE7FA9"/>
    <w:rsid w:val="00F01EDC"/>
    <w:rsid w:val="00F04747"/>
    <w:rsid w:val="00F113C6"/>
    <w:rsid w:val="00F1333A"/>
    <w:rsid w:val="00F14245"/>
    <w:rsid w:val="00F155CD"/>
    <w:rsid w:val="00F30B83"/>
    <w:rsid w:val="00F3722E"/>
    <w:rsid w:val="00F43164"/>
    <w:rsid w:val="00F53EF0"/>
    <w:rsid w:val="00F54ECB"/>
    <w:rsid w:val="00F602BA"/>
    <w:rsid w:val="00F62C3F"/>
    <w:rsid w:val="00F663BA"/>
    <w:rsid w:val="00F67222"/>
    <w:rsid w:val="00F67F10"/>
    <w:rsid w:val="00F768CB"/>
    <w:rsid w:val="00F8000B"/>
    <w:rsid w:val="00F82937"/>
    <w:rsid w:val="00F84390"/>
    <w:rsid w:val="00F84A6F"/>
    <w:rsid w:val="00F87128"/>
    <w:rsid w:val="00F87EE9"/>
    <w:rsid w:val="00F921BB"/>
    <w:rsid w:val="00F96393"/>
    <w:rsid w:val="00F967A8"/>
    <w:rsid w:val="00F97475"/>
    <w:rsid w:val="00FA2CD6"/>
    <w:rsid w:val="00FA2CE4"/>
    <w:rsid w:val="00FA38DD"/>
    <w:rsid w:val="00FB19C2"/>
    <w:rsid w:val="00FB30E4"/>
    <w:rsid w:val="00FB7402"/>
    <w:rsid w:val="00FC19A4"/>
    <w:rsid w:val="00FC28C3"/>
    <w:rsid w:val="00FC4CCC"/>
    <w:rsid w:val="00FC6992"/>
    <w:rsid w:val="00FD2225"/>
    <w:rsid w:val="00FD2BD8"/>
    <w:rsid w:val="00FD34F6"/>
    <w:rsid w:val="00FE0CEE"/>
    <w:rsid w:val="00FE42F1"/>
    <w:rsid w:val="00FE6821"/>
    <w:rsid w:val="00FE7608"/>
    <w:rsid w:val="00FF0440"/>
    <w:rsid w:val="00FF4038"/>
    <w:rsid w:val="00FF6A5E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F02F8BC"/>
  <w15:docId w15:val="{83433E02-52A2-464A-82A7-2667ECE32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4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7B5"/>
    <w:pPr>
      <w:spacing w:after="120"/>
      <w:jc w:val="both"/>
    </w:pPr>
    <w:rPr>
      <w:rFonts w:ascii="Arial" w:hAnsi="Arial"/>
      <w:sz w:val="20"/>
    </w:rPr>
  </w:style>
  <w:style w:type="paragraph" w:styleId="Titre1">
    <w:name w:val="heading 1"/>
    <w:basedOn w:val="Paragraphedeliste"/>
    <w:next w:val="Normal"/>
    <w:link w:val="Titre1Car"/>
    <w:autoRedefine/>
    <w:uiPriority w:val="9"/>
    <w:qFormat/>
    <w:rsid w:val="00286068"/>
    <w:pPr>
      <w:keepNext/>
      <w:keepLines/>
      <w:numPr>
        <w:numId w:val="4"/>
      </w:numPr>
      <w:spacing w:before="480" w:line="240" w:lineRule="auto"/>
      <w:ind w:left="431" w:hanging="431"/>
      <w:contextualSpacing w:val="0"/>
      <w:outlineLvl w:val="0"/>
    </w:pPr>
    <w:rPr>
      <w:b/>
      <w:caps/>
      <w:color w:val="006AB2"/>
      <w:sz w:val="32"/>
      <w:szCs w:val="32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05750F"/>
    <w:pPr>
      <w:keepNext/>
      <w:numPr>
        <w:ilvl w:val="1"/>
        <w:numId w:val="4"/>
      </w:numPr>
      <w:pBdr>
        <w:bottom w:val="single" w:sz="4" w:space="1" w:color="1F497D" w:themeColor="text2"/>
      </w:pBdr>
      <w:spacing w:before="360" w:after="240"/>
      <w:outlineLvl w:val="1"/>
    </w:pPr>
    <w:rPr>
      <w:b/>
      <w:color w:val="006AB2"/>
      <w:sz w:val="28"/>
      <w:szCs w:val="28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2D4422"/>
    <w:pPr>
      <w:numPr>
        <w:ilvl w:val="2"/>
      </w:numPr>
      <w:pBdr>
        <w:bottom w:val="none" w:sz="0" w:space="0" w:color="auto"/>
      </w:pBdr>
      <w:outlineLvl w:val="2"/>
    </w:pPr>
    <w:rPr>
      <w:sz w:val="24"/>
      <w:szCs w:val="24"/>
    </w:rPr>
  </w:style>
  <w:style w:type="paragraph" w:styleId="Titre4">
    <w:name w:val="heading 4"/>
    <w:basedOn w:val="Titre3"/>
    <w:next w:val="Normal"/>
    <w:link w:val="Titre4Car"/>
    <w:uiPriority w:val="9"/>
    <w:qFormat/>
    <w:rsid w:val="007717B5"/>
    <w:pPr>
      <w:numPr>
        <w:ilvl w:val="3"/>
      </w:numPr>
      <w:spacing w:before="120"/>
      <w:outlineLvl w:val="3"/>
    </w:pPr>
    <w:rPr>
      <w:b w:val="0"/>
    </w:rPr>
  </w:style>
  <w:style w:type="paragraph" w:styleId="Titre5">
    <w:name w:val="heading 5"/>
    <w:basedOn w:val="Normal"/>
    <w:next w:val="Normal"/>
    <w:link w:val="Titre5Car"/>
    <w:uiPriority w:val="9"/>
    <w:qFormat/>
    <w:rsid w:val="007717B5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b/>
      <w:color w:val="1F497D" w:themeColor="text2"/>
      <w:szCs w:val="24"/>
      <w:u w:val="single"/>
    </w:rPr>
  </w:style>
  <w:style w:type="paragraph" w:styleId="Titre6">
    <w:name w:val="heading 6"/>
    <w:basedOn w:val="Normal"/>
    <w:next w:val="Normal"/>
    <w:link w:val="Titre6Car"/>
    <w:uiPriority w:val="9"/>
    <w:qFormat/>
    <w:rsid w:val="007717B5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b/>
      <w:i/>
      <w:iCs/>
      <w:color w:val="1F497D" w:themeColor="text2"/>
      <w:szCs w:val="24"/>
    </w:rPr>
  </w:style>
  <w:style w:type="paragraph" w:styleId="Titre7">
    <w:name w:val="heading 7"/>
    <w:basedOn w:val="Normal"/>
    <w:next w:val="Normal"/>
    <w:link w:val="Titre7Car"/>
    <w:uiPriority w:val="9"/>
    <w:qFormat/>
    <w:rsid w:val="007717B5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b/>
      <w:i/>
      <w:iCs/>
      <w:color w:val="1F497D" w:themeColor="text2"/>
      <w:szCs w:val="24"/>
    </w:rPr>
  </w:style>
  <w:style w:type="paragraph" w:styleId="Titre8">
    <w:name w:val="heading 8"/>
    <w:basedOn w:val="Normal"/>
    <w:next w:val="Normal"/>
    <w:link w:val="Titre8Car"/>
    <w:uiPriority w:val="9"/>
    <w:qFormat/>
    <w:rsid w:val="007717B5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b/>
      <w:color w:val="1F497D" w:themeColor="text2"/>
      <w:szCs w:val="24"/>
    </w:rPr>
  </w:style>
  <w:style w:type="paragraph" w:styleId="Titre9">
    <w:name w:val="heading 9"/>
    <w:basedOn w:val="Normal"/>
    <w:next w:val="Normal"/>
    <w:link w:val="Titre9Car"/>
    <w:uiPriority w:val="9"/>
    <w:qFormat/>
    <w:rsid w:val="007717B5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b/>
      <w:i/>
      <w:iCs/>
      <w:color w:val="1F497D" w:themeColor="text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86068"/>
    <w:rPr>
      <w:rFonts w:ascii="Arial" w:hAnsi="Arial"/>
      <w:b/>
      <w:caps/>
      <w:color w:val="006AB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5750F"/>
    <w:rPr>
      <w:rFonts w:ascii="Arial" w:hAnsi="Arial"/>
      <w:b/>
      <w:color w:val="006AB2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2D4422"/>
    <w:rPr>
      <w:rFonts w:ascii="Arial" w:hAnsi="Arial"/>
      <w:b/>
      <w:color w:val="006AB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7717B5"/>
    <w:rPr>
      <w:rFonts w:ascii="Arial" w:hAnsi="Arial"/>
      <w:color w:val="006AB2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7717B5"/>
    <w:rPr>
      <w:rFonts w:asciiTheme="majorHAnsi" w:eastAsiaTheme="majorEastAsia" w:hAnsiTheme="majorHAnsi" w:cstheme="majorBidi"/>
      <w:b/>
      <w:color w:val="1F497D" w:themeColor="text2"/>
      <w:sz w:val="20"/>
      <w:szCs w:val="24"/>
      <w:u w:val="single"/>
    </w:rPr>
  </w:style>
  <w:style w:type="character" w:customStyle="1" w:styleId="Titre6Car">
    <w:name w:val="Titre 6 Car"/>
    <w:basedOn w:val="Policepardfaut"/>
    <w:link w:val="Titre6"/>
    <w:uiPriority w:val="9"/>
    <w:rsid w:val="007717B5"/>
    <w:rPr>
      <w:rFonts w:asciiTheme="majorHAnsi" w:eastAsiaTheme="majorEastAsia" w:hAnsiTheme="majorHAnsi" w:cstheme="majorBidi"/>
      <w:b/>
      <w:i/>
      <w:iCs/>
      <w:color w:val="1F497D" w:themeColor="text2"/>
      <w:sz w:val="20"/>
      <w:szCs w:val="24"/>
    </w:rPr>
  </w:style>
  <w:style w:type="character" w:customStyle="1" w:styleId="Titre7Car">
    <w:name w:val="Titre 7 Car"/>
    <w:basedOn w:val="Policepardfaut"/>
    <w:link w:val="Titre7"/>
    <w:uiPriority w:val="9"/>
    <w:rsid w:val="007717B5"/>
    <w:rPr>
      <w:rFonts w:asciiTheme="majorHAnsi" w:eastAsiaTheme="majorEastAsia" w:hAnsiTheme="majorHAnsi" w:cstheme="majorBidi"/>
      <w:b/>
      <w:i/>
      <w:iCs/>
      <w:color w:val="1F497D" w:themeColor="text2"/>
      <w:sz w:val="20"/>
      <w:szCs w:val="24"/>
    </w:rPr>
  </w:style>
  <w:style w:type="character" w:customStyle="1" w:styleId="Titre8Car">
    <w:name w:val="Titre 8 Car"/>
    <w:basedOn w:val="Policepardfaut"/>
    <w:link w:val="Titre8"/>
    <w:uiPriority w:val="9"/>
    <w:rsid w:val="007717B5"/>
    <w:rPr>
      <w:rFonts w:asciiTheme="majorHAnsi" w:eastAsiaTheme="majorEastAsia" w:hAnsiTheme="majorHAnsi" w:cstheme="majorBidi"/>
      <w:b/>
      <w:color w:val="1F497D" w:themeColor="text2"/>
      <w:sz w:val="20"/>
      <w:szCs w:val="24"/>
    </w:rPr>
  </w:style>
  <w:style w:type="character" w:customStyle="1" w:styleId="Titre9Car">
    <w:name w:val="Titre 9 Car"/>
    <w:basedOn w:val="Policepardfaut"/>
    <w:link w:val="Titre9"/>
    <w:uiPriority w:val="9"/>
    <w:rsid w:val="007717B5"/>
    <w:rPr>
      <w:rFonts w:asciiTheme="majorHAnsi" w:eastAsiaTheme="majorEastAsia" w:hAnsiTheme="majorHAnsi" w:cstheme="majorBidi"/>
      <w:b/>
      <w:i/>
      <w:iCs/>
      <w:color w:val="1F497D" w:themeColor="text2"/>
      <w:sz w:val="20"/>
      <w:szCs w:val="24"/>
    </w:rPr>
  </w:style>
  <w:style w:type="table" w:customStyle="1" w:styleId="Tableau2">
    <w:name w:val="Tableau 2"/>
    <w:basedOn w:val="TableauNormal"/>
    <w:uiPriority w:val="99"/>
    <w:rsid w:val="007717B5"/>
    <w:pPr>
      <w:spacing w:after="0" w:line="240" w:lineRule="auto"/>
    </w:pPr>
    <w:rPr>
      <w:color w:val="000000" w:themeColor="text1"/>
      <w:sz w:val="18"/>
      <w:szCs w:val="20"/>
    </w:rPr>
    <w:tblPr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color w:val="F7D700"/>
        <w:sz w:val="20"/>
      </w:rPr>
      <w:tblPr/>
      <w:tcPr>
        <w:shd w:val="clear" w:color="auto" w:fill="D9D9D9"/>
      </w:tcPr>
    </w:tblStylePr>
    <w:tblStylePr w:type="firstCol">
      <w:pPr>
        <w:jc w:val="left"/>
      </w:pPr>
      <w:rPr>
        <w:b/>
        <w:color w:val="F7D700"/>
        <w:sz w:val="20"/>
      </w:rPr>
      <w:tblPr/>
      <w:tcPr>
        <w:shd w:val="clear" w:color="auto" w:fill="D9D9D9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Miseenexergue">
    <w:name w:val="Mise en exergue"/>
    <w:basedOn w:val="Normal"/>
    <w:link w:val="MiseenexergueCar"/>
    <w:autoRedefine/>
    <w:uiPriority w:val="15"/>
    <w:qFormat/>
    <w:rsid w:val="007717B5"/>
    <w:pPr>
      <w:pBdr>
        <w:left w:val="thinThickSmallGap" w:sz="24" w:space="4" w:color="C00000"/>
      </w:pBdr>
      <w:ind w:left="1276"/>
      <w:contextualSpacing/>
    </w:pPr>
    <w:rPr>
      <w:b/>
      <w:i/>
      <w:color w:val="C00000"/>
    </w:rPr>
  </w:style>
  <w:style w:type="character" w:customStyle="1" w:styleId="MiseenexergueCar">
    <w:name w:val="Mise en exergue Car"/>
    <w:basedOn w:val="Policepardfaut"/>
    <w:link w:val="Miseenexergue"/>
    <w:uiPriority w:val="15"/>
    <w:rsid w:val="007717B5"/>
    <w:rPr>
      <w:rFonts w:ascii="Arial" w:hAnsi="Arial"/>
      <w:b/>
      <w:i/>
      <w:color w:val="C00000"/>
      <w:sz w:val="20"/>
    </w:rPr>
  </w:style>
  <w:style w:type="paragraph" w:customStyle="1" w:styleId="TBLTitrecolonne">
    <w:name w:val="TBL_Titre colonne"/>
    <w:basedOn w:val="Normal"/>
    <w:link w:val="TBLTitrecolonneCar"/>
    <w:autoRedefine/>
    <w:uiPriority w:val="11"/>
    <w:qFormat/>
    <w:rsid w:val="007717B5"/>
    <w:pPr>
      <w:spacing w:before="60" w:after="60"/>
      <w:jc w:val="center"/>
    </w:pPr>
    <w:rPr>
      <w:b/>
      <w:color w:val="575757"/>
    </w:rPr>
  </w:style>
  <w:style w:type="character" w:customStyle="1" w:styleId="TBLTitrecolonneCar">
    <w:name w:val="TBL_Titre colonne Car"/>
    <w:basedOn w:val="Policepardfaut"/>
    <w:link w:val="TBLTitrecolonne"/>
    <w:uiPriority w:val="11"/>
    <w:rsid w:val="007717B5"/>
    <w:rPr>
      <w:rFonts w:ascii="Arial" w:hAnsi="Arial"/>
      <w:b/>
      <w:color w:val="575757"/>
      <w:sz w:val="20"/>
    </w:rPr>
  </w:style>
  <w:style w:type="paragraph" w:customStyle="1" w:styleId="TBLContenu">
    <w:name w:val="TBL_Contenu"/>
    <w:basedOn w:val="Normal"/>
    <w:link w:val="TBLContenuCar"/>
    <w:uiPriority w:val="12"/>
    <w:qFormat/>
    <w:rsid w:val="007717B5"/>
    <w:pPr>
      <w:spacing w:before="60"/>
    </w:pPr>
    <w:rPr>
      <w:sz w:val="18"/>
    </w:rPr>
  </w:style>
  <w:style w:type="character" w:customStyle="1" w:styleId="TBLContenuCar">
    <w:name w:val="TBL_Contenu Car"/>
    <w:basedOn w:val="Policepardfaut"/>
    <w:link w:val="TBLContenu"/>
    <w:uiPriority w:val="12"/>
    <w:rsid w:val="007717B5"/>
    <w:rPr>
      <w:rFonts w:ascii="Arial" w:hAnsi="Arial"/>
      <w:sz w:val="18"/>
    </w:rPr>
  </w:style>
  <w:style w:type="paragraph" w:customStyle="1" w:styleId="TBLTitre">
    <w:name w:val="TBL_Titre"/>
    <w:basedOn w:val="Normal"/>
    <w:link w:val="TBLTitreCar"/>
    <w:autoRedefine/>
    <w:uiPriority w:val="10"/>
    <w:qFormat/>
    <w:rsid w:val="007717B5"/>
    <w:rPr>
      <w:b/>
      <w:color w:val="006AB2"/>
      <w:szCs w:val="20"/>
      <w:u w:val="single"/>
    </w:rPr>
  </w:style>
  <w:style w:type="character" w:customStyle="1" w:styleId="TBLTitreCar">
    <w:name w:val="TBL_Titre Car"/>
    <w:basedOn w:val="Policepardfaut"/>
    <w:link w:val="TBLTitre"/>
    <w:uiPriority w:val="10"/>
    <w:rsid w:val="007717B5"/>
    <w:rPr>
      <w:rFonts w:ascii="Arial" w:hAnsi="Arial"/>
      <w:b/>
      <w:color w:val="006AB2"/>
      <w:sz w:val="20"/>
      <w:szCs w:val="20"/>
      <w:u w:val="single"/>
    </w:rPr>
  </w:style>
  <w:style w:type="paragraph" w:styleId="TM1">
    <w:name w:val="toc 1"/>
    <w:basedOn w:val="Normal"/>
    <w:next w:val="Normal"/>
    <w:autoRedefine/>
    <w:uiPriority w:val="39"/>
    <w:qFormat/>
    <w:rsid w:val="00E67BC3"/>
    <w:pPr>
      <w:tabs>
        <w:tab w:val="left" w:pos="400"/>
        <w:tab w:val="right" w:leader="dot" w:pos="9628"/>
      </w:tabs>
      <w:spacing w:after="100"/>
    </w:pPr>
    <w:rPr>
      <w:b/>
      <w:noProof/>
      <w:color w:val="1F497D" w:themeColor="text2"/>
    </w:rPr>
  </w:style>
  <w:style w:type="paragraph" w:styleId="TM2">
    <w:name w:val="toc 2"/>
    <w:basedOn w:val="Normal"/>
    <w:next w:val="Normal"/>
    <w:autoRedefine/>
    <w:uiPriority w:val="39"/>
    <w:qFormat/>
    <w:rsid w:val="00021A4F"/>
    <w:pPr>
      <w:tabs>
        <w:tab w:val="left" w:pos="567"/>
        <w:tab w:val="right" w:leader="dot" w:pos="9628"/>
      </w:tabs>
      <w:spacing w:after="100"/>
    </w:pPr>
    <w:rPr>
      <w:b/>
      <w:noProof/>
      <w:color w:val="1F497D" w:themeColor="text2"/>
    </w:rPr>
  </w:style>
  <w:style w:type="paragraph" w:styleId="TM3">
    <w:name w:val="toc 3"/>
    <w:basedOn w:val="Normal"/>
    <w:next w:val="Normal"/>
    <w:autoRedefine/>
    <w:uiPriority w:val="39"/>
    <w:qFormat/>
    <w:rsid w:val="007717B5"/>
    <w:pPr>
      <w:tabs>
        <w:tab w:val="left" w:pos="851"/>
        <w:tab w:val="right" w:leader="dot" w:pos="9639"/>
      </w:tabs>
      <w:spacing w:after="100"/>
    </w:pPr>
    <w:rPr>
      <w:i/>
      <w:noProof/>
      <w:color w:val="1F497D" w:themeColor="text2"/>
    </w:rPr>
  </w:style>
  <w:style w:type="paragraph" w:styleId="Listepuces">
    <w:name w:val="List Bullet"/>
    <w:basedOn w:val="Normal"/>
    <w:link w:val="ListepucesCar"/>
    <w:uiPriority w:val="99"/>
    <w:qFormat/>
    <w:rsid w:val="007717B5"/>
    <w:pPr>
      <w:numPr>
        <w:numId w:val="1"/>
      </w:numPr>
      <w:tabs>
        <w:tab w:val="clear" w:pos="357"/>
      </w:tabs>
      <w:contextualSpacing/>
    </w:pPr>
    <w:rPr>
      <w:color w:val="000000" w:themeColor="text1"/>
      <w:szCs w:val="20"/>
    </w:rPr>
  </w:style>
  <w:style w:type="character" w:customStyle="1" w:styleId="ListepucesCar">
    <w:name w:val="Liste à puces Car"/>
    <w:basedOn w:val="Policepardfaut"/>
    <w:link w:val="Listepuces"/>
    <w:uiPriority w:val="99"/>
    <w:rsid w:val="007717B5"/>
    <w:rPr>
      <w:rFonts w:ascii="Arial" w:hAnsi="Arial"/>
      <w:color w:val="000000" w:themeColor="text1"/>
      <w:sz w:val="20"/>
      <w:szCs w:val="20"/>
    </w:rPr>
  </w:style>
  <w:style w:type="character" w:styleId="Lienhypertexte">
    <w:name w:val="Hyperlink"/>
    <w:basedOn w:val="Policepardfaut"/>
    <w:uiPriority w:val="99"/>
    <w:rsid w:val="007717B5"/>
    <w:rPr>
      <w:color w:val="0000FF" w:themeColor="hyperlink"/>
      <w:u w:val="single"/>
    </w:rPr>
  </w:style>
  <w:style w:type="paragraph" w:customStyle="1" w:styleId="Pgarde-TitreN3">
    <w:name w:val="Pgarde - Titre N3"/>
    <w:basedOn w:val="Normal"/>
    <w:next w:val="Normal"/>
    <w:uiPriority w:val="14"/>
    <w:semiHidden/>
    <w:rsid w:val="007717B5"/>
    <w:pPr>
      <w:ind w:left="1078"/>
    </w:pPr>
    <w:rPr>
      <w:rFonts w:eastAsia="Times New Roman" w:cs="Times New Roman"/>
      <w:color w:val="1F497D" w:themeColor="text2"/>
      <w:sz w:val="40"/>
    </w:rPr>
  </w:style>
  <w:style w:type="paragraph" w:styleId="Listepuces2">
    <w:name w:val="List Bullet 2"/>
    <w:basedOn w:val="Listepuces"/>
    <w:link w:val="Listepuces2Car"/>
    <w:uiPriority w:val="99"/>
    <w:qFormat/>
    <w:rsid w:val="007717B5"/>
    <w:pPr>
      <w:numPr>
        <w:numId w:val="2"/>
      </w:numPr>
    </w:pPr>
  </w:style>
  <w:style w:type="paragraph" w:customStyle="1" w:styleId="Annexe">
    <w:name w:val="Annexe"/>
    <w:basedOn w:val="Normal"/>
    <w:next w:val="Normal"/>
    <w:autoRedefine/>
    <w:qFormat/>
    <w:rsid w:val="007E1AD9"/>
    <w:pPr>
      <w:pBdr>
        <w:bottom w:val="double" w:sz="4" w:space="1" w:color="1F497D" w:themeColor="text2"/>
      </w:pBdr>
      <w:tabs>
        <w:tab w:val="left" w:pos="1701"/>
      </w:tabs>
      <w:spacing w:before="120"/>
      <w:ind w:left="851" w:hanging="851"/>
      <w:outlineLvl w:val="0"/>
    </w:pPr>
    <w:rPr>
      <w:rFonts w:eastAsia="Times New Roman" w:cs="Arial"/>
      <w:color w:val="006AB2"/>
      <w:sz w:val="32"/>
      <w:szCs w:val="36"/>
      <w:lang w:eastAsia="fr-FR"/>
    </w:rPr>
  </w:style>
  <w:style w:type="character" w:customStyle="1" w:styleId="Listepuces2Car">
    <w:name w:val="Liste à puces 2 Car"/>
    <w:basedOn w:val="ListepucesCar"/>
    <w:link w:val="Listepuces2"/>
    <w:uiPriority w:val="99"/>
    <w:rsid w:val="007717B5"/>
    <w:rPr>
      <w:rFonts w:ascii="Arial" w:hAnsi="Arial"/>
      <w:color w:val="000000" w:themeColor="text1"/>
      <w:sz w:val="20"/>
      <w:szCs w:val="20"/>
    </w:rPr>
  </w:style>
  <w:style w:type="paragraph" w:customStyle="1" w:styleId="Tetepara">
    <w:name w:val="Tete_para"/>
    <w:basedOn w:val="Normal"/>
    <w:next w:val="Normal"/>
    <w:link w:val="TeteparaCar"/>
    <w:autoRedefine/>
    <w:uiPriority w:val="2"/>
    <w:qFormat/>
    <w:rsid w:val="007717B5"/>
    <w:pPr>
      <w:keepNext/>
      <w:spacing w:before="120" w:after="0"/>
    </w:pPr>
    <w:rPr>
      <w:rFonts w:eastAsia="Times New Roman" w:cs="Times New Roman"/>
      <w:b/>
      <w:color w:val="444444"/>
      <w:szCs w:val="24"/>
      <w:u w:val="single"/>
      <w:lang w:eastAsia="fr-FR"/>
    </w:rPr>
  </w:style>
  <w:style w:type="character" w:customStyle="1" w:styleId="TeteparaCar">
    <w:name w:val="Tete_para Car"/>
    <w:basedOn w:val="Titre3Car"/>
    <w:link w:val="Tetepara"/>
    <w:uiPriority w:val="2"/>
    <w:rsid w:val="007717B5"/>
    <w:rPr>
      <w:rFonts w:ascii="Arial" w:eastAsia="Times New Roman" w:hAnsi="Arial" w:cs="Times New Roman"/>
      <w:b/>
      <w:color w:val="444444"/>
      <w:sz w:val="20"/>
      <w:szCs w:val="24"/>
      <w:u w:val="single"/>
      <w:lang w:eastAsia="fr-FR"/>
    </w:rPr>
  </w:style>
  <w:style w:type="paragraph" w:customStyle="1" w:styleId="TBLListepuces">
    <w:name w:val="TBL_Liste à puces"/>
    <w:basedOn w:val="Normal"/>
    <w:link w:val="TBLListepucesCar"/>
    <w:uiPriority w:val="13"/>
    <w:qFormat/>
    <w:rsid w:val="007717B5"/>
    <w:pPr>
      <w:numPr>
        <w:numId w:val="3"/>
      </w:numPr>
      <w:spacing w:after="60"/>
      <w:contextualSpacing/>
    </w:pPr>
    <w:rPr>
      <w:sz w:val="18"/>
      <w:szCs w:val="18"/>
    </w:rPr>
  </w:style>
  <w:style w:type="character" w:customStyle="1" w:styleId="TBLListepucesCar">
    <w:name w:val="TBL_Liste à puces Car"/>
    <w:basedOn w:val="Policepardfaut"/>
    <w:link w:val="TBLListepuces"/>
    <w:uiPriority w:val="13"/>
    <w:rsid w:val="007717B5"/>
    <w:rPr>
      <w:rFonts w:ascii="Arial" w:hAnsi="Arial"/>
      <w:sz w:val="18"/>
      <w:szCs w:val="18"/>
    </w:rPr>
  </w:style>
  <w:style w:type="paragraph" w:customStyle="1" w:styleId="TBLListepuce2">
    <w:name w:val="TBL_Liste à puce 2"/>
    <w:basedOn w:val="TBLListepuces"/>
    <w:uiPriority w:val="14"/>
    <w:qFormat/>
    <w:rsid w:val="007717B5"/>
    <w:pPr>
      <w:numPr>
        <w:ilvl w:val="1"/>
      </w:numPr>
      <w:contextualSpacing w:val="0"/>
    </w:pPr>
  </w:style>
  <w:style w:type="paragraph" w:styleId="Paragraphedeliste">
    <w:name w:val="List Paragraph"/>
    <w:basedOn w:val="Normal"/>
    <w:link w:val="ParagraphedelisteCar"/>
    <w:uiPriority w:val="34"/>
    <w:qFormat/>
    <w:rsid w:val="007717B5"/>
    <w:pPr>
      <w:ind w:left="720"/>
      <w:contextualSpacing/>
    </w:pPr>
  </w:style>
  <w:style w:type="paragraph" w:styleId="En-tte">
    <w:name w:val="header"/>
    <w:basedOn w:val="Normal"/>
    <w:link w:val="En-tteCar"/>
    <w:uiPriority w:val="3"/>
    <w:unhideWhenUsed/>
    <w:qFormat/>
    <w:rsid w:val="0077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3"/>
    <w:rsid w:val="007717B5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4"/>
    <w:unhideWhenUsed/>
    <w:qFormat/>
    <w:rsid w:val="0077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4"/>
    <w:rsid w:val="007717B5"/>
    <w:rPr>
      <w:rFonts w:ascii="Arial" w:hAnsi="Arial"/>
      <w:sz w:val="20"/>
    </w:rPr>
  </w:style>
  <w:style w:type="table" w:styleId="Grilledutableau">
    <w:name w:val="Table Grid"/>
    <w:basedOn w:val="TableauNormal"/>
    <w:uiPriority w:val="59"/>
    <w:rsid w:val="007717B5"/>
    <w:pPr>
      <w:spacing w:after="0" w:line="240" w:lineRule="auto"/>
    </w:pPr>
    <w:rPr>
      <w:color w:val="000000" w:themeColor="text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71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17B5"/>
    <w:rPr>
      <w:rFonts w:ascii="Tahoma" w:hAnsi="Tahoma" w:cs="Tahoma"/>
      <w:sz w:val="16"/>
      <w:szCs w:val="16"/>
    </w:rPr>
  </w:style>
  <w:style w:type="paragraph" w:customStyle="1" w:styleId="Pgarde-T4">
    <w:name w:val="Pgarde - T4"/>
    <w:basedOn w:val="Normal"/>
    <w:next w:val="Normal"/>
    <w:uiPriority w:val="19"/>
    <w:rsid w:val="007717B5"/>
    <w:pPr>
      <w:jc w:val="left"/>
    </w:pPr>
    <w:rPr>
      <w:i/>
      <w:color w:val="1F497D" w:themeColor="text2"/>
      <w:sz w:val="32"/>
    </w:rPr>
  </w:style>
  <w:style w:type="paragraph" w:customStyle="1" w:styleId="Pgarde-T1">
    <w:name w:val="Pgarde - T1"/>
    <w:basedOn w:val="Normal"/>
    <w:next w:val="Titre1"/>
    <w:uiPriority w:val="17"/>
    <w:rsid w:val="007717B5"/>
    <w:pPr>
      <w:spacing w:after="0" w:line="240" w:lineRule="auto"/>
      <w:ind w:left="680" w:right="454"/>
      <w:contextualSpacing/>
    </w:pPr>
    <w:rPr>
      <w:b/>
      <w:color w:val="FFFFFF" w:themeColor="background1"/>
      <w:sz w:val="48"/>
    </w:rPr>
  </w:style>
  <w:style w:type="paragraph" w:customStyle="1" w:styleId="Pgarde-T3">
    <w:name w:val="Pgarde - T3"/>
    <w:basedOn w:val="Normal"/>
    <w:uiPriority w:val="19"/>
    <w:rsid w:val="007717B5"/>
    <w:pPr>
      <w:spacing w:before="360" w:after="0" w:line="240" w:lineRule="auto"/>
      <w:ind w:left="680" w:right="454"/>
    </w:pPr>
    <w:rPr>
      <w:color w:val="FFFFFF" w:themeColor="background1"/>
      <w:sz w:val="36"/>
    </w:rPr>
  </w:style>
  <w:style w:type="paragraph" w:styleId="Titre">
    <w:name w:val="Title"/>
    <w:aliases w:val="Title principal"/>
    <w:basedOn w:val="Normal"/>
    <w:next w:val="Normal"/>
    <w:link w:val="TitreCar"/>
    <w:autoRedefine/>
    <w:uiPriority w:val="99"/>
    <w:qFormat/>
    <w:rsid w:val="007814A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480" w:after="480" w:line="360" w:lineRule="auto"/>
      <w:contextualSpacing/>
      <w:jc w:val="center"/>
    </w:pPr>
    <w:rPr>
      <w:rFonts w:ascii="Calibri" w:eastAsia="Times New Roman" w:hAnsi="Calibri" w:cs="Times New Roman"/>
      <w:b/>
      <w:spacing w:val="5"/>
      <w:kern w:val="28"/>
      <w:sz w:val="48"/>
      <w:szCs w:val="52"/>
      <w:lang w:bidi="en-US"/>
    </w:rPr>
  </w:style>
  <w:style w:type="character" w:customStyle="1" w:styleId="TitreCar">
    <w:name w:val="Titre Car"/>
    <w:aliases w:val="Title principal Car"/>
    <w:basedOn w:val="Policepardfaut"/>
    <w:link w:val="Titre"/>
    <w:uiPriority w:val="10"/>
    <w:rsid w:val="007814A3"/>
    <w:rPr>
      <w:rFonts w:ascii="Calibri" w:eastAsia="Times New Roman" w:hAnsi="Calibri" w:cs="Times New Roman"/>
      <w:b/>
      <w:spacing w:val="5"/>
      <w:kern w:val="28"/>
      <w:sz w:val="48"/>
      <w:szCs w:val="52"/>
      <w:lang w:bidi="en-US"/>
    </w:rPr>
  </w:style>
  <w:style w:type="character" w:styleId="Textedelespacerserv">
    <w:name w:val="Placeholder Text"/>
    <w:basedOn w:val="Policepardfaut"/>
    <w:uiPriority w:val="99"/>
    <w:semiHidden/>
    <w:rsid w:val="007814A3"/>
    <w:rPr>
      <w:color w:val="808080"/>
    </w:rPr>
  </w:style>
  <w:style w:type="paragraph" w:styleId="Sansinterligne">
    <w:name w:val="No Spacing"/>
    <w:autoRedefine/>
    <w:uiPriority w:val="1"/>
    <w:qFormat/>
    <w:rsid w:val="007814A3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styleId="Appelnotedebasdep">
    <w:name w:val="footnote reference"/>
    <w:basedOn w:val="Policepardfaut"/>
    <w:uiPriority w:val="99"/>
    <w:semiHidden/>
    <w:unhideWhenUsed/>
    <w:rsid w:val="007814A3"/>
    <w:rPr>
      <w:vertAlign w:val="superscript"/>
    </w:rPr>
  </w:style>
  <w:style w:type="paragraph" w:customStyle="1" w:styleId="Tableau">
    <w:name w:val="Tableau"/>
    <w:basedOn w:val="Sansinterligne"/>
    <w:autoRedefine/>
    <w:uiPriority w:val="10"/>
    <w:qFormat/>
    <w:rsid w:val="00125FF1"/>
    <w:pPr>
      <w:numPr>
        <w:ilvl w:val="1"/>
        <w:numId w:val="5"/>
      </w:numPr>
      <w:spacing w:before="120" w:after="120"/>
      <w:ind w:left="1434" w:hanging="357"/>
    </w:pPr>
  </w:style>
  <w:style w:type="paragraph" w:styleId="TM9">
    <w:name w:val="toc 9"/>
    <w:basedOn w:val="Normal"/>
    <w:next w:val="Normal"/>
    <w:autoRedefine/>
    <w:uiPriority w:val="39"/>
    <w:unhideWhenUsed/>
    <w:rsid w:val="007814A3"/>
    <w:pPr>
      <w:spacing w:after="100" w:line="240" w:lineRule="auto"/>
      <w:ind w:left="1760"/>
    </w:pPr>
    <w:rPr>
      <w:rFonts w:ascii="Calibri" w:eastAsia="Times New Roman" w:hAnsi="Calibri" w:cs="Times New Roman"/>
      <w:sz w:val="22"/>
      <w:lang w:bidi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814A3"/>
    <w:pPr>
      <w:pageBreakBefore/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  <w:lang w:eastAsia="fr-FR"/>
    </w:rPr>
  </w:style>
  <w:style w:type="paragraph" w:styleId="Notedebasdepage">
    <w:name w:val="footnote text"/>
    <w:basedOn w:val="Normal"/>
    <w:link w:val="NotedebasdepageCar"/>
    <w:uiPriority w:val="99"/>
    <w:unhideWhenUsed/>
    <w:rsid w:val="007814A3"/>
    <w:pPr>
      <w:spacing w:line="240" w:lineRule="auto"/>
    </w:pPr>
    <w:rPr>
      <w:rFonts w:eastAsia="Times New Roman" w:cs="Times New Roman"/>
      <w:szCs w:val="20"/>
      <w:lang w:bidi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7814A3"/>
    <w:rPr>
      <w:rFonts w:ascii="Arial" w:eastAsia="Times New Roman" w:hAnsi="Arial" w:cs="Times New Roman"/>
      <w:sz w:val="20"/>
      <w:szCs w:val="20"/>
      <w:lang w:bidi="en-US"/>
    </w:rPr>
  </w:style>
  <w:style w:type="paragraph" w:customStyle="1" w:styleId="Default">
    <w:name w:val="Default"/>
    <w:rsid w:val="007814A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Listeclaire-Accent1">
    <w:name w:val="Light List Accent 1"/>
    <w:basedOn w:val="TableauNormal"/>
    <w:uiPriority w:val="61"/>
    <w:rsid w:val="007814A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ParagraphedelisteCar">
    <w:name w:val="Paragraphe de liste Car"/>
    <w:link w:val="Paragraphedeliste"/>
    <w:uiPriority w:val="34"/>
    <w:locked/>
    <w:rsid w:val="007814A3"/>
    <w:rPr>
      <w:rFonts w:ascii="Arial" w:hAnsi="Arial"/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7814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814A3"/>
    <w:pPr>
      <w:spacing w:line="240" w:lineRule="auto"/>
    </w:pPr>
    <w:rPr>
      <w:rFonts w:ascii="Calibri" w:eastAsia="Times New Roman" w:hAnsi="Calibri" w:cs="Times New Roman"/>
      <w:szCs w:val="20"/>
      <w:lang w:bidi="en-US"/>
    </w:rPr>
  </w:style>
  <w:style w:type="character" w:customStyle="1" w:styleId="CommentaireCar">
    <w:name w:val="Commentaire Car"/>
    <w:basedOn w:val="Policepardfaut"/>
    <w:link w:val="Commentaire"/>
    <w:uiPriority w:val="99"/>
    <w:rsid w:val="007814A3"/>
    <w:rPr>
      <w:rFonts w:ascii="Calibri" w:eastAsia="Times New Roman" w:hAnsi="Calibri" w:cs="Times New Roman"/>
      <w:sz w:val="20"/>
      <w:szCs w:val="20"/>
      <w:lang w:bidi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14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14A3"/>
    <w:rPr>
      <w:rFonts w:ascii="Calibri" w:eastAsia="Times New Roman" w:hAnsi="Calibri" w:cs="Times New Roman"/>
      <w:b/>
      <w:bCs/>
      <w:sz w:val="20"/>
      <w:szCs w:val="20"/>
      <w:lang w:bidi="en-US"/>
    </w:rPr>
  </w:style>
  <w:style w:type="paragraph" w:styleId="Rvision">
    <w:name w:val="Revision"/>
    <w:hidden/>
    <w:uiPriority w:val="99"/>
    <w:semiHidden/>
    <w:rsid w:val="007814A3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styleId="Accentuation">
    <w:name w:val="Emphasis"/>
    <w:basedOn w:val="Policepardfaut"/>
    <w:uiPriority w:val="20"/>
    <w:qFormat/>
    <w:rsid w:val="007814A3"/>
    <w:rPr>
      <w:i/>
      <w:iCs/>
    </w:rPr>
  </w:style>
  <w:style w:type="character" w:styleId="Mentionnonrsolue">
    <w:name w:val="Unresolved Mention"/>
    <w:basedOn w:val="Policepardfaut"/>
    <w:uiPriority w:val="99"/>
    <w:semiHidden/>
    <w:unhideWhenUsed/>
    <w:rsid w:val="00A6766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74C68"/>
    <w:rPr>
      <w:color w:val="800080" w:themeColor="followedHyperlink"/>
      <w:u w:val="single"/>
    </w:rPr>
  </w:style>
  <w:style w:type="table" w:customStyle="1" w:styleId="Grilleclaire-Accent11">
    <w:name w:val="Grille claire - Accent 11"/>
    <w:basedOn w:val="TableauNormal"/>
    <w:uiPriority w:val="62"/>
    <w:rsid w:val="00E3622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lang-en">
    <w:name w:val="lang-en"/>
    <w:basedOn w:val="Policepardfaut"/>
    <w:rsid w:val="00463A6D"/>
  </w:style>
  <w:style w:type="character" w:styleId="lev">
    <w:name w:val="Strong"/>
    <w:basedOn w:val="Policepardfaut"/>
    <w:uiPriority w:val="22"/>
    <w:qFormat/>
    <w:rsid w:val="00F84390"/>
    <w:rPr>
      <w:b/>
      <w:bCs/>
    </w:rPr>
  </w:style>
  <w:style w:type="character" w:customStyle="1" w:styleId="st">
    <w:name w:val="st"/>
    <w:basedOn w:val="Policepardfaut"/>
    <w:rsid w:val="00342E20"/>
  </w:style>
  <w:style w:type="paragraph" w:styleId="Lgende">
    <w:name w:val="caption"/>
    <w:basedOn w:val="Normal"/>
    <w:next w:val="Normal"/>
    <w:uiPriority w:val="35"/>
    <w:semiHidden/>
    <w:unhideWhenUsed/>
    <w:qFormat/>
    <w:rsid w:val="00E46BED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bidi="en-US"/>
    </w:rPr>
  </w:style>
  <w:style w:type="paragraph" w:customStyle="1" w:styleId="Enttepremirepage">
    <w:name w:val="En tête première page"/>
    <w:basedOn w:val="En-tte"/>
    <w:uiPriority w:val="4"/>
    <w:qFormat/>
    <w:rsid w:val="00E46BED"/>
    <w:pPr>
      <w:spacing w:after="120"/>
    </w:pPr>
    <w:rPr>
      <w:rFonts w:eastAsia="Times New Roman" w:cs="Times New Roman"/>
      <w:sz w:val="22"/>
      <w:lang w:bidi="en-US"/>
    </w:rPr>
  </w:style>
  <w:style w:type="paragraph" w:customStyle="1" w:styleId="Pieddepagepremirepage">
    <w:name w:val="Pied de page première page"/>
    <w:basedOn w:val="Pieddepage"/>
    <w:uiPriority w:val="4"/>
    <w:qFormat/>
    <w:rsid w:val="00E46BED"/>
    <w:pPr>
      <w:spacing w:after="120"/>
    </w:pPr>
    <w:rPr>
      <w:rFonts w:eastAsia="Times New Roman" w:cs="Times New Roman"/>
      <w:sz w:val="22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46BED"/>
    <w:pPr>
      <w:spacing w:line="240" w:lineRule="auto"/>
    </w:pPr>
    <w:rPr>
      <w:rFonts w:eastAsia="Times New Roman" w:cs="Times New Roman"/>
      <w:i/>
      <w:iCs/>
      <w:color w:val="000000"/>
      <w:sz w:val="22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E46BED"/>
    <w:rPr>
      <w:rFonts w:ascii="Arial" w:eastAsia="Times New Roman" w:hAnsi="Arial" w:cs="Times New Roman"/>
      <w:i/>
      <w:iCs/>
      <w:color w:val="000000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46BE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Times New Roman" w:cs="Times New Roman"/>
      <w:b/>
      <w:bCs/>
      <w:i/>
      <w:iCs/>
      <w:color w:val="4F81BD"/>
      <w:sz w:val="22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46BED"/>
    <w:rPr>
      <w:rFonts w:ascii="Arial" w:eastAsia="Times New Roman" w:hAnsi="Arial" w:cs="Times New Roman"/>
      <w:b/>
      <w:bCs/>
      <w:i/>
      <w:iCs/>
      <w:color w:val="4F81BD"/>
      <w:lang w:bidi="en-US"/>
    </w:rPr>
  </w:style>
  <w:style w:type="character" w:styleId="Accentuationlgre">
    <w:name w:val="Subtle Emphasis"/>
    <w:basedOn w:val="Policepardfaut"/>
    <w:uiPriority w:val="19"/>
    <w:qFormat/>
    <w:rsid w:val="00E46BED"/>
    <w:rPr>
      <w:rFonts w:ascii="Arial" w:hAnsi="Arial"/>
      <w:i/>
      <w:iCs/>
      <w:color w:val="808080"/>
    </w:rPr>
  </w:style>
  <w:style w:type="character" w:styleId="Accentuationintense">
    <w:name w:val="Intense Emphasis"/>
    <w:basedOn w:val="Policepardfaut"/>
    <w:uiPriority w:val="21"/>
    <w:qFormat/>
    <w:rsid w:val="00E46BED"/>
    <w:rPr>
      <w:rFonts w:ascii="Calibri" w:hAnsi="Calibri"/>
      <w:b/>
      <w:bCs/>
      <w:i/>
      <w:iCs/>
      <w:color w:val="4F81BD"/>
    </w:rPr>
  </w:style>
  <w:style w:type="character" w:styleId="Rfrencelgre">
    <w:name w:val="Subtle Reference"/>
    <w:basedOn w:val="Policepardfaut"/>
    <w:uiPriority w:val="31"/>
    <w:qFormat/>
    <w:rsid w:val="00E46BED"/>
    <w:rPr>
      <w:smallCaps/>
      <w:color w:val="C0504D"/>
      <w:u w:val="single"/>
    </w:rPr>
  </w:style>
  <w:style w:type="character" w:styleId="Rfrenceintense">
    <w:name w:val="Intense Reference"/>
    <w:basedOn w:val="Policepardfaut"/>
    <w:uiPriority w:val="32"/>
    <w:qFormat/>
    <w:rsid w:val="00E46BED"/>
    <w:rPr>
      <w:b/>
      <w:bCs/>
      <w:smallCaps/>
      <w:color w:val="C0504D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E46BED"/>
    <w:rPr>
      <w:b/>
      <w:bCs/>
      <w:smallCaps/>
      <w:spacing w:val="5"/>
    </w:rPr>
  </w:style>
  <w:style w:type="paragraph" w:customStyle="1" w:styleId="Sommaire">
    <w:name w:val="Sommaire"/>
    <w:basedOn w:val="Normal"/>
    <w:uiPriority w:val="10"/>
    <w:qFormat/>
    <w:rsid w:val="00E46BED"/>
    <w:pPr>
      <w:spacing w:line="240" w:lineRule="auto"/>
    </w:pPr>
    <w:rPr>
      <w:rFonts w:eastAsia="Times New Roman" w:cs="Times New Roman"/>
      <w:b/>
      <w:sz w:val="42"/>
      <w:szCs w:val="42"/>
      <w:lang w:bidi="en-US"/>
    </w:rPr>
  </w:style>
  <w:style w:type="paragraph" w:customStyle="1" w:styleId="Enttepaysage">
    <w:name w:val="En tête paysage"/>
    <w:basedOn w:val="En-tte"/>
    <w:uiPriority w:val="4"/>
    <w:semiHidden/>
    <w:qFormat/>
    <w:rsid w:val="00E46BED"/>
    <w:pPr>
      <w:pBdr>
        <w:bottom w:val="single" w:sz="4" w:space="1" w:color="auto"/>
      </w:pBdr>
      <w:spacing w:after="120"/>
    </w:pPr>
    <w:rPr>
      <w:rFonts w:eastAsia="Times New Roman" w:cs="Times New Roman"/>
      <w:sz w:val="22"/>
      <w:lang w:bidi="en-US"/>
    </w:rPr>
  </w:style>
  <w:style w:type="paragraph" w:customStyle="1" w:styleId="Pieddepagepaysage">
    <w:name w:val="Pied de page paysage"/>
    <w:basedOn w:val="Pieddepage"/>
    <w:uiPriority w:val="4"/>
    <w:semiHidden/>
    <w:qFormat/>
    <w:rsid w:val="00E46BED"/>
    <w:pPr>
      <w:pBdr>
        <w:top w:val="single" w:sz="8" w:space="1" w:color="auto"/>
      </w:pBdr>
      <w:tabs>
        <w:tab w:val="clear" w:pos="9072"/>
        <w:tab w:val="right" w:pos="14034"/>
      </w:tabs>
      <w:spacing w:after="120"/>
    </w:pPr>
    <w:rPr>
      <w:rFonts w:eastAsia="Times New Roman" w:cs="Times New Roman"/>
      <w:sz w:val="22"/>
      <w:lang w:bidi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46BED"/>
    <w:pPr>
      <w:numPr>
        <w:ilvl w:val="1"/>
      </w:numPr>
      <w:spacing w:line="240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E46BED"/>
    <w:rPr>
      <w:rFonts w:ascii="Arial" w:eastAsiaTheme="majorEastAsia" w:hAnsi="Arial" w:cstheme="majorBidi"/>
      <w:i/>
      <w:iCs/>
      <w:color w:val="4F81BD" w:themeColor="accent1"/>
      <w:spacing w:val="15"/>
      <w:sz w:val="24"/>
      <w:szCs w:val="24"/>
      <w:lang w:bidi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E46BED"/>
    <w:pPr>
      <w:spacing w:after="0" w:line="240" w:lineRule="auto"/>
    </w:pPr>
    <w:rPr>
      <w:rFonts w:ascii="Tahoma" w:eastAsia="Times New Roman" w:hAnsi="Tahoma" w:cs="Tahoma"/>
      <w:sz w:val="16"/>
      <w:szCs w:val="16"/>
      <w:lang w:bidi="en-US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E46BED"/>
    <w:rPr>
      <w:rFonts w:ascii="Tahoma" w:eastAsia="Times New Roman" w:hAnsi="Tahoma" w:cs="Tahoma"/>
      <w:sz w:val="16"/>
      <w:szCs w:val="16"/>
      <w:lang w:bidi="en-US"/>
    </w:rPr>
  </w:style>
  <w:style w:type="paragraph" w:customStyle="1" w:styleId="Titre10">
    <w:name w:val="Titre1"/>
    <w:basedOn w:val="Normal"/>
    <w:next w:val="Corpsdetexte"/>
    <w:rsid w:val="00E46BED"/>
    <w:pPr>
      <w:keepNext/>
      <w:suppressLineNumbers/>
      <w:suppressAutoHyphens/>
      <w:spacing w:before="238" w:after="0" w:line="240" w:lineRule="auto"/>
    </w:pPr>
    <w:rPr>
      <w:rFonts w:eastAsia="Lucida Sans Unicode" w:cs="Futura LT Medium"/>
      <w:b/>
      <w:szCs w:val="28"/>
      <w:lang w:eastAsia="fr-FR" w:bidi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46BED"/>
    <w:pPr>
      <w:spacing w:line="240" w:lineRule="auto"/>
    </w:pPr>
    <w:rPr>
      <w:rFonts w:eastAsia="Times New Roman" w:cs="Times New Roman"/>
      <w:sz w:val="22"/>
      <w:lang w:bidi="en-U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46BED"/>
    <w:rPr>
      <w:rFonts w:ascii="Arial" w:eastAsia="Times New Roman" w:hAnsi="Arial" w:cs="Times New Roman"/>
      <w:lang w:bidi="en-US"/>
    </w:rPr>
  </w:style>
  <w:style w:type="paragraph" w:customStyle="1" w:styleId="Normal0">
    <w:name w:val="*Normal"/>
    <w:basedOn w:val="Normal"/>
    <w:link w:val="NormalChar"/>
    <w:rsid w:val="00E46BED"/>
    <w:pPr>
      <w:spacing w:after="0" w:line="240" w:lineRule="auto"/>
    </w:pPr>
    <w:rPr>
      <w:rFonts w:ascii="Verdana" w:eastAsia="Times New Roman" w:hAnsi="Verdana" w:cs="Times New Roman"/>
      <w:szCs w:val="24"/>
    </w:rPr>
  </w:style>
  <w:style w:type="character" w:customStyle="1" w:styleId="NormalChar">
    <w:name w:val="*Normal Char"/>
    <w:basedOn w:val="Policepardfaut"/>
    <w:link w:val="Normal0"/>
    <w:rsid w:val="00E46BED"/>
    <w:rPr>
      <w:rFonts w:ascii="Verdana" w:eastAsia="Times New Roman" w:hAnsi="Verdana" w:cs="Times New Roman"/>
      <w:sz w:val="20"/>
      <w:szCs w:val="24"/>
    </w:rPr>
  </w:style>
  <w:style w:type="character" w:customStyle="1" w:styleId="tlfcdefinition">
    <w:name w:val="tlf_cdefinition"/>
    <w:basedOn w:val="Policepardfaut"/>
    <w:rsid w:val="00E46BED"/>
  </w:style>
  <w:style w:type="paragraph" w:styleId="NormalWeb">
    <w:name w:val="Normal (Web)"/>
    <w:basedOn w:val="Normal"/>
    <w:uiPriority w:val="99"/>
    <w:unhideWhenUsed/>
    <w:rsid w:val="00E46B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desc">
    <w:name w:val="ndesc"/>
    <w:basedOn w:val="Policepardfaut"/>
    <w:rsid w:val="00E46BED"/>
  </w:style>
  <w:style w:type="paragraph" w:styleId="Notedefin">
    <w:name w:val="endnote text"/>
    <w:basedOn w:val="Normal"/>
    <w:link w:val="NotedefinCar"/>
    <w:uiPriority w:val="99"/>
    <w:semiHidden/>
    <w:unhideWhenUsed/>
    <w:rsid w:val="00E46BED"/>
    <w:pPr>
      <w:spacing w:after="0" w:line="240" w:lineRule="auto"/>
      <w:jc w:val="left"/>
    </w:pPr>
    <w:rPr>
      <w:rFonts w:asciiTheme="minorHAnsi" w:hAnsiTheme="minorHAnsi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E46BED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E46BED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E46BED"/>
    <w:pPr>
      <w:spacing w:after="0" w:line="240" w:lineRule="auto"/>
      <w:ind w:left="660"/>
      <w:jc w:val="left"/>
    </w:pPr>
    <w:rPr>
      <w:rFonts w:asciiTheme="minorHAnsi" w:eastAsia="Times New Roman" w:hAnsiTheme="minorHAnsi" w:cs="Times New Roman"/>
      <w:sz w:val="18"/>
      <w:szCs w:val="18"/>
      <w:lang w:bidi="en-US"/>
    </w:rPr>
  </w:style>
  <w:style w:type="paragraph" w:styleId="TM5">
    <w:name w:val="toc 5"/>
    <w:basedOn w:val="Normal"/>
    <w:next w:val="Normal"/>
    <w:autoRedefine/>
    <w:uiPriority w:val="39"/>
    <w:unhideWhenUsed/>
    <w:rsid w:val="00E46BED"/>
    <w:pPr>
      <w:spacing w:after="0" w:line="240" w:lineRule="auto"/>
      <w:ind w:left="880"/>
      <w:jc w:val="left"/>
    </w:pPr>
    <w:rPr>
      <w:rFonts w:asciiTheme="minorHAnsi" w:eastAsia="Times New Roman" w:hAnsiTheme="minorHAnsi" w:cs="Times New Roman"/>
      <w:sz w:val="18"/>
      <w:szCs w:val="18"/>
      <w:lang w:bidi="en-US"/>
    </w:rPr>
  </w:style>
  <w:style w:type="paragraph" w:styleId="TM6">
    <w:name w:val="toc 6"/>
    <w:basedOn w:val="Normal"/>
    <w:next w:val="Normal"/>
    <w:autoRedefine/>
    <w:uiPriority w:val="39"/>
    <w:unhideWhenUsed/>
    <w:rsid w:val="00E46BED"/>
    <w:pPr>
      <w:spacing w:after="0" w:line="240" w:lineRule="auto"/>
      <w:ind w:left="1100"/>
      <w:jc w:val="left"/>
    </w:pPr>
    <w:rPr>
      <w:rFonts w:asciiTheme="minorHAnsi" w:eastAsia="Times New Roman" w:hAnsiTheme="minorHAnsi" w:cs="Times New Roman"/>
      <w:sz w:val="18"/>
      <w:szCs w:val="18"/>
      <w:lang w:bidi="en-US"/>
    </w:rPr>
  </w:style>
  <w:style w:type="paragraph" w:styleId="TM7">
    <w:name w:val="toc 7"/>
    <w:basedOn w:val="Normal"/>
    <w:next w:val="Normal"/>
    <w:autoRedefine/>
    <w:uiPriority w:val="39"/>
    <w:unhideWhenUsed/>
    <w:rsid w:val="00E46BED"/>
    <w:pPr>
      <w:spacing w:after="0" w:line="240" w:lineRule="auto"/>
      <w:ind w:left="1320"/>
      <w:jc w:val="left"/>
    </w:pPr>
    <w:rPr>
      <w:rFonts w:asciiTheme="minorHAnsi" w:eastAsia="Times New Roman" w:hAnsiTheme="minorHAnsi" w:cs="Times New Roman"/>
      <w:sz w:val="18"/>
      <w:szCs w:val="18"/>
      <w:lang w:bidi="en-US"/>
    </w:rPr>
  </w:style>
  <w:style w:type="paragraph" w:styleId="TM8">
    <w:name w:val="toc 8"/>
    <w:basedOn w:val="Normal"/>
    <w:next w:val="Normal"/>
    <w:autoRedefine/>
    <w:uiPriority w:val="39"/>
    <w:unhideWhenUsed/>
    <w:rsid w:val="00E46BED"/>
    <w:pPr>
      <w:spacing w:after="0" w:line="240" w:lineRule="auto"/>
      <w:ind w:left="1540"/>
      <w:jc w:val="left"/>
    </w:pPr>
    <w:rPr>
      <w:rFonts w:asciiTheme="minorHAnsi" w:eastAsia="Times New Roman" w:hAnsiTheme="minorHAnsi" w:cs="Times New Roman"/>
      <w:sz w:val="18"/>
      <w:szCs w:val="18"/>
      <w:lang w:bidi="en-US"/>
    </w:rPr>
  </w:style>
  <w:style w:type="paragraph" w:customStyle="1" w:styleId="StyleThmatique">
    <w:name w:val="StyleThématique"/>
    <w:basedOn w:val="Titre3"/>
    <w:next w:val="Titre4"/>
    <w:link w:val="StyleThmatiqueCar"/>
    <w:qFormat/>
    <w:rsid w:val="00E46BED"/>
    <w:pPr>
      <w:keepLines/>
      <w:pageBreakBefore/>
      <w:numPr>
        <w:ilvl w:val="0"/>
        <w:numId w:val="8"/>
      </w:numPr>
      <w:tabs>
        <w:tab w:val="left" w:pos="2552"/>
      </w:tabs>
      <w:spacing w:before="200" w:after="120" w:line="240" w:lineRule="auto"/>
      <w:ind w:left="2552" w:hanging="2552"/>
      <w:contextualSpacing w:val="0"/>
    </w:pPr>
    <w:rPr>
      <w:rFonts w:ascii="Arial Gras" w:eastAsia="Times New Roman" w:hAnsi="Arial Gras" w:cs="Times New Roman"/>
      <w:bCs/>
      <w:sz w:val="34"/>
      <w:lang w:bidi="en-US"/>
    </w:rPr>
  </w:style>
  <w:style w:type="paragraph" w:customStyle="1" w:styleId="StyleThmatique1-niveau1">
    <w:name w:val="StyleThématique1-niveau 1"/>
    <w:basedOn w:val="Titre4"/>
    <w:next w:val="StyleTheme3"/>
    <w:link w:val="StyleThmatique1-niveau1Car"/>
    <w:autoRedefine/>
    <w:qFormat/>
    <w:rsid w:val="00E46BED"/>
    <w:pPr>
      <w:keepLines/>
      <w:numPr>
        <w:ilvl w:val="0"/>
        <w:numId w:val="0"/>
      </w:numPr>
      <w:tabs>
        <w:tab w:val="left" w:pos="567"/>
      </w:tabs>
      <w:spacing w:before="200" w:after="120" w:line="240" w:lineRule="auto"/>
      <w:ind w:left="1418"/>
      <w:contextualSpacing w:val="0"/>
      <w:outlineLvl w:val="2"/>
    </w:pPr>
    <w:rPr>
      <w:rFonts w:eastAsia="Times New Roman" w:cs="Times New Roman"/>
      <w:b/>
      <w:bCs/>
      <w:iCs/>
      <w:noProof/>
      <w:color w:val="0070C0"/>
      <w:lang w:eastAsia="fr-FR"/>
    </w:rPr>
  </w:style>
  <w:style w:type="character" w:customStyle="1" w:styleId="StyleThmatiqueCar">
    <w:name w:val="StyleThématique Car"/>
    <w:basedOn w:val="Titre3Car"/>
    <w:link w:val="StyleThmatique"/>
    <w:rsid w:val="00E46BED"/>
    <w:rPr>
      <w:rFonts w:ascii="Arial Gras" w:eastAsia="Times New Roman" w:hAnsi="Arial Gras" w:cs="Times New Roman"/>
      <w:b/>
      <w:bCs/>
      <w:color w:val="006AB2"/>
      <w:sz w:val="34"/>
      <w:szCs w:val="24"/>
      <w:lang w:bidi="en-US"/>
    </w:rPr>
  </w:style>
  <w:style w:type="paragraph" w:customStyle="1" w:styleId="StyleTheme3">
    <w:name w:val="StyleTheme3"/>
    <w:basedOn w:val="Titre5"/>
    <w:next w:val="Titre5"/>
    <w:link w:val="StyleTheme3Car"/>
    <w:autoRedefine/>
    <w:qFormat/>
    <w:rsid w:val="00E46BED"/>
    <w:pPr>
      <w:numPr>
        <w:ilvl w:val="0"/>
        <w:numId w:val="0"/>
      </w:numPr>
      <w:tabs>
        <w:tab w:val="right" w:pos="426"/>
        <w:tab w:val="left" w:pos="567"/>
      </w:tabs>
      <w:spacing w:after="120" w:line="240" w:lineRule="auto"/>
      <w:ind w:left="1069"/>
    </w:pPr>
    <w:rPr>
      <w:rFonts w:ascii="Arial Gras" w:eastAsia="Times New Roman" w:hAnsi="Arial Gras" w:cs="Times New Roman"/>
      <w:noProof/>
      <w:color w:val="243F60"/>
      <w:szCs w:val="22"/>
      <w:u w:val="none"/>
      <w:lang w:eastAsia="fr-FR"/>
    </w:rPr>
  </w:style>
  <w:style w:type="character" w:customStyle="1" w:styleId="StyleThmatique1-niveau1Car">
    <w:name w:val="StyleThématique1-niveau 1 Car"/>
    <w:basedOn w:val="Titre4Car"/>
    <w:link w:val="StyleThmatique1-niveau1"/>
    <w:rsid w:val="00E46BED"/>
    <w:rPr>
      <w:rFonts w:ascii="Arial" w:eastAsia="Times New Roman" w:hAnsi="Arial" w:cs="Times New Roman"/>
      <w:b/>
      <w:bCs/>
      <w:iCs/>
      <w:noProof/>
      <w:color w:val="0070C0"/>
      <w:sz w:val="24"/>
      <w:szCs w:val="24"/>
      <w:lang w:eastAsia="fr-FR"/>
    </w:rPr>
  </w:style>
  <w:style w:type="character" w:customStyle="1" w:styleId="StyleTheme3Car">
    <w:name w:val="StyleTheme3 Car"/>
    <w:basedOn w:val="ParagraphedelisteCar"/>
    <w:link w:val="StyleTheme3"/>
    <w:rsid w:val="00E46BED"/>
    <w:rPr>
      <w:rFonts w:ascii="Arial Gras" w:eastAsia="Times New Roman" w:hAnsi="Arial Gras" w:cs="Times New Roman"/>
      <w:b/>
      <w:noProof/>
      <w:color w:val="243F60"/>
      <w:sz w:val="20"/>
      <w:lang w:eastAsia="fr-FR"/>
    </w:rPr>
  </w:style>
  <w:style w:type="paragraph" w:customStyle="1" w:styleId="Stylethmatique1-niveau2">
    <w:name w:val="Stylethématique1-niveau2"/>
    <w:basedOn w:val="StyleThmatique1-niveau1"/>
    <w:link w:val="Stylethmatique1-niveau2Car"/>
    <w:qFormat/>
    <w:rsid w:val="00E46BED"/>
    <w:pPr>
      <w:numPr>
        <w:numId w:val="19"/>
      </w:numPr>
    </w:pPr>
  </w:style>
  <w:style w:type="character" w:customStyle="1" w:styleId="Stylethmatique1-niveau2Car">
    <w:name w:val="Stylethématique1-niveau2 Car"/>
    <w:basedOn w:val="StyleThmatique1-niveau1Car"/>
    <w:link w:val="Stylethmatique1-niveau2"/>
    <w:rsid w:val="00E46BED"/>
    <w:rPr>
      <w:rFonts w:ascii="Arial" w:eastAsia="Times New Roman" w:hAnsi="Arial" w:cs="Times New Roman"/>
      <w:b/>
      <w:bCs/>
      <w:iCs/>
      <w:noProof/>
      <w:color w:val="0070C0"/>
      <w:sz w:val="24"/>
      <w:szCs w:val="24"/>
      <w:lang w:eastAsia="fr-FR"/>
    </w:rPr>
  </w:style>
  <w:style w:type="paragraph" w:customStyle="1" w:styleId="Guide">
    <w:name w:val="Guide"/>
    <w:basedOn w:val="Normal"/>
    <w:qFormat/>
    <w:rsid w:val="0021796C"/>
    <w:pPr>
      <w:tabs>
        <w:tab w:val="left" w:pos="567"/>
      </w:tabs>
      <w:spacing w:line="240" w:lineRule="auto"/>
      <w:ind w:left="567" w:hanging="567"/>
    </w:pPr>
    <w:rPr>
      <w:rFonts w:eastAsia="Times New Roman" w:cs="Times New Roman"/>
      <w:i/>
      <w:color w:val="000000" w:themeColor="text1"/>
      <w:lang w:bidi="en-US"/>
    </w:rPr>
  </w:style>
  <w:style w:type="paragraph" w:customStyle="1" w:styleId="font5">
    <w:name w:val="font5"/>
    <w:basedOn w:val="Normal"/>
    <w:rsid w:val="00E60AC3"/>
    <w:pPr>
      <w:spacing w:before="100" w:beforeAutospacing="1" w:after="100" w:afterAutospacing="1" w:line="240" w:lineRule="auto"/>
      <w:jc w:val="left"/>
    </w:pPr>
    <w:rPr>
      <w:rFonts w:eastAsia="Times New Roman" w:cs="Arial"/>
      <w:b/>
      <w:bCs/>
      <w:szCs w:val="20"/>
      <w:lang w:eastAsia="fr-FR"/>
    </w:rPr>
  </w:style>
  <w:style w:type="paragraph" w:customStyle="1" w:styleId="xl65">
    <w:name w:val="xl65"/>
    <w:basedOn w:val="Normal"/>
    <w:rsid w:val="00E60AC3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6">
    <w:name w:val="xl66"/>
    <w:basedOn w:val="Normal"/>
    <w:rsid w:val="00E60AC3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7">
    <w:name w:val="xl67"/>
    <w:basedOn w:val="Normal"/>
    <w:rsid w:val="00E60AC3"/>
    <w:pPr>
      <w:pBdr>
        <w:bottom w:val="single" w:sz="12" w:space="0" w:color="4F81BD"/>
      </w:pBdr>
      <w:spacing w:before="100" w:beforeAutospacing="1" w:after="100" w:afterAutospacing="1" w:line="240" w:lineRule="auto"/>
      <w:jc w:val="left"/>
      <w:textAlignment w:val="top"/>
    </w:pPr>
    <w:rPr>
      <w:rFonts w:ascii="Calibri" w:eastAsia="Times New Roman" w:hAnsi="Calibri" w:cs="Calibri"/>
      <w:b/>
      <w:bCs/>
      <w:color w:val="1F497D"/>
      <w:sz w:val="30"/>
      <w:szCs w:val="30"/>
      <w:lang w:eastAsia="fr-FR"/>
    </w:rPr>
  </w:style>
  <w:style w:type="paragraph" w:customStyle="1" w:styleId="xl68">
    <w:name w:val="xl68"/>
    <w:basedOn w:val="Normal"/>
    <w:rsid w:val="00E60AC3"/>
    <w:pPr>
      <w:pBdr>
        <w:bottom w:val="single" w:sz="12" w:space="0" w:color="4F81BD"/>
      </w:pBdr>
      <w:spacing w:before="100" w:beforeAutospacing="1" w:after="100" w:afterAutospacing="1" w:line="240" w:lineRule="auto"/>
      <w:jc w:val="left"/>
      <w:textAlignment w:val="top"/>
    </w:pPr>
    <w:rPr>
      <w:rFonts w:ascii="Cambria" w:eastAsia="Times New Roman" w:hAnsi="Cambria" w:cs="Times New Roman"/>
      <w:b/>
      <w:bCs/>
      <w:color w:val="1F497D"/>
      <w:sz w:val="36"/>
      <w:szCs w:val="36"/>
      <w:lang w:eastAsia="fr-FR"/>
    </w:rPr>
  </w:style>
  <w:style w:type="paragraph" w:customStyle="1" w:styleId="xl69">
    <w:name w:val="xl69"/>
    <w:basedOn w:val="Normal"/>
    <w:rsid w:val="00E60AC3"/>
    <w:pPr>
      <w:pBdr>
        <w:bottom w:val="single" w:sz="12" w:space="0" w:color="4F81BD"/>
      </w:pBdr>
      <w:spacing w:before="100" w:beforeAutospacing="1" w:after="100" w:afterAutospacing="1" w:line="240" w:lineRule="auto"/>
      <w:jc w:val="left"/>
      <w:textAlignment w:val="top"/>
    </w:pPr>
    <w:rPr>
      <w:rFonts w:ascii="Cambria" w:eastAsia="Times New Roman" w:hAnsi="Cambria" w:cs="Times New Roman"/>
      <w:b/>
      <w:bCs/>
      <w:color w:val="1F497D"/>
      <w:sz w:val="36"/>
      <w:szCs w:val="36"/>
      <w:lang w:eastAsia="fr-FR"/>
    </w:rPr>
  </w:style>
  <w:style w:type="paragraph" w:customStyle="1" w:styleId="xl70">
    <w:name w:val="xl70"/>
    <w:basedOn w:val="Normal"/>
    <w:rsid w:val="00E60AC3"/>
    <w:pPr>
      <w:pBdr>
        <w:bottom w:val="single" w:sz="12" w:space="0" w:color="A7BFDE"/>
      </w:pBdr>
      <w:spacing w:before="100" w:beforeAutospacing="1" w:after="100" w:afterAutospacing="1" w:line="240" w:lineRule="auto"/>
      <w:jc w:val="left"/>
      <w:textAlignment w:val="top"/>
    </w:pPr>
    <w:rPr>
      <w:rFonts w:ascii="Calibri" w:eastAsia="Times New Roman" w:hAnsi="Calibri" w:cs="Calibri"/>
      <w:b/>
      <w:bCs/>
      <w:color w:val="1F497D"/>
      <w:sz w:val="26"/>
      <w:szCs w:val="26"/>
      <w:lang w:eastAsia="fr-FR"/>
    </w:rPr>
  </w:style>
  <w:style w:type="paragraph" w:customStyle="1" w:styleId="xl71">
    <w:name w:val="xl71"/>
    <w:basedOn w:val="Normal"/>
    <w:rsid w:val="00E60AC3"/>
    <w:pPr>
      <w:pBdr>
        <w:bottom w:val="single" w:sz="8" w:space="0" w:color="95B3D7"/>
      </w:pBdr>
      <w:spacing w:before="100" w:beforeAutospacing="1" w:after="100" w:afterAutospacing="1" w:line="240" w:lineRule="auto"/>
      <w:jc w:val="left"/>
      <w:textAlignment w:val="top"/>
    </w:pPr>
    <w:rPr>
      <w:rFonts w:ascii="Calibri" w:eastAsia="Times New Roman" w:hAnsi="Calibri" w:cs="Calibri"/>
      <w:b/>
      <w:bCs/>
      <w:color w:val="1F497D"/>
      <w:sz w:val="22"/>
      <w:lang w:eastAsia="fr-FR"/>
    </w:rPr>
  </w:style>
  <w:style w:type="paragraph" w:customStyle="1" w:styleId="xl72">
    <w:name w:val="xl72"/>
    <w:basedOn w:val="Normal"/>
    <w:rsid w:val="00E60AC3"/>
    <w:pPr>
      <w:shd w:val="clear" w:color="000000" w:fill="E4DFEC"/>
      <w:spacing w:before="100" w:beforeAutospacing="1" w:after="100" w:afterAutospacing="1" w:line="240" w:lineRule="auto"/>
      <w:jc w:val="left"/>
      <w:textAlignment w:val="top"/>
    </w:pPr>
    <w:rPr>
      <w:rFonts w:ascii="Calibri" w:eastAsia="Times New Roman" w:hAnsi="Calibri" w:cs="Calibri"/>
      <w:color w:val="000000"/>
      <w:sz w:val="22"/>
      <w:lang w:eastAsia="fr-FR"/>
    </w:rPr>
  </w:style>
  <w:style w:type="paragraph" w:customStyle="1" w:styleId="xl73">
    <w:name w:val="xl73"/>
    <w:basedOn w:val="Normal"/>
    <w:rsid w:val="00E60AC3"/>
    <w:pPr>
      <w:shd w:val="clear" w:color="000000" w:fill="E4DFEC"/>
      <w:spacing w:before="100" w:beforeAutospacing="1" w:after="100" w:afterAutospacing="1" w:line="240" w:lineRule="auto"/>
      <w:jc w:val="left"/>
      <w:textAlignment w:val="top"/>
    </w:pPr>
    <w:rPr>
      <w:rFonts w:ascii="Calibri" w:eastAsia="Times New Roman" w:hAnsi="Calibri" w:cs="Calibri"/>
      <w:color w:val="000000"/>
      <w:sz w:val="22"/>
      <w:lang w:eastAsia="fr-FR"/>
    </w:rPr>
  </w:style>
  <w:style w:type="paragraph" w:customStyle="1" w:styleId="xl74">
    <w:name w:val="xl74"/>
    <w:basedOn w:val="Normal"/>
    <w:rsid w:val="00E60AC3"/>
    <w:pPr>
      <w:shd w:val="clear" w:color="000000" w:fill="D9D9D9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5">
    <w:name w:val="xl75"/>
    <w:basedOn w:val="Normal"/>
    <w:rsid w:val="00E60AC3"/>
    <w:pPr>
      <w:pBdr>
        <w:bottom w:val="single" w:sz="12" w:space="0" w:color="A7BFDE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color w:val="1F497D"/>
      <w:sz w:val="26"/>
      <w:szCs w:val="26"/>
      <w:lang w:eastAsia="fr-FR"/>
    </w:rPr>
  </w:style>
  <w:style w:type="paragraph" w:customStyle="1" w:styleId="xl76">
    <w:name w:val="xl76"/>
    <w:basedOn w:val="Normal"/>
    <w:rsid w:val="00E60AC3"/>
    <w:pPr>
      <w:pBdr>
        <w:bottom w:val="single" w:sz="12" w:space="0" w:color="4F81BD"/>
      </w:pBdr>
      <w:spacing w:before="100" w:beforeAutospacing="1" w:after="100" w:afterAutospacing="1" w:line="240" w:lineRule="auto"/>
      <w:jc w:val="center"/>
      <w:textAlignment w:val="top"/>
    </w:pPr>
    <w:rPr>
      <w:rFonts w:ascii="Cambria" w:eastAsia="Times New Roman" w:hAnsi="Cambria" w:cs="Times New Roman"/>
      <w:b/>
      <w:bCs/>
      <w:color w:val="1F497D"/>
      <w:sz w:val="36"/>
      <w:szCs w:val="3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Y-ASIP%20Sant&#233;\Travail\Charte%20graphique\ANS_MOD_STANDARD%20WORD_V1.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78E4A-FE2C-46D4-A2B2-AD80F4F3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ANS_MOD_STANDARD WORD_V1.0</Template>
  <TotalTime>98176</TotalTime>
  <Pages>18</Pages>
  <Words>4092</Words>
  <Characters>22512</Characters>
  <Application>Microsoft Office Word</Application>
  <DocSecurity>0</DocSecurity>
  <Lines>187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26551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</dc:creator>
  <cp:keywords/>
  <dc:description/>
  <cp:lastModifiedBy>Kim RENNO</cp:lastModifiedBy>
  <cp:revision>512</cp:revision>
  <cp:lastPrinted>2022-09-27T08:26:00Z</cp:lastPrinted>
  <dcterms:created xsi:type="dcterms:W3CDTF">2020-02-27T16:32:00Z</dcterms:created>
  <dcterms:modified xsi:type="dcterms:W3CDTF">2022-09-27T08:26:00Z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itre">
    <vt:lpwstr>Canevas de PSSI pour les structures des secteurs sanitaire et médico-social</vt:lpwstr>
  </property>
  <property fmtid="{D5CDD505-2E9C-101B-9397-08002B2CF9AE}" pid="3" name="_Sous-titre">
    <vt:lpwstr>Annexe : Couverture des règles de la PSSIE</vt:lpwstr>
  </property>
  <property fmtid="{D5CDD505-2E9C-101B-9397-08002B2CF9AE}" pid="4" name="_Projet">
    <vt:lpwstr>PGSSI-S</vt:lpwstr>
  </property>
  <property fmtid="{D5CDD505-2E9C-101B-9397-08002B2CF9AE}" pid="5" name="_Direction">
    <vt:lpwstr>DEII</vt:lpwstr>
  </property>
  <property fmtid="{D5CDD505-2E9C-101B-9397-08002B2CF9AE}" pid="6" name="_Version">
    <vt:lpwstr>v1.0</vt:lpwstr>
  </property>
  <property fmtid="{D5CDD505-2E9C-101B-9397-08002B2CF9AE}" pid="7" name="_Statut">
    <vt:lpwstr>Validé</vt:lpwstr>
  </property>
  <property fmtid="{D5CDD505-2E9C-101B-9397-08002B2CF9AE}" pid="8" name="_Classification">
    <vt:lpwstr>Publique</vt:lpwstr>
  </property>
  <property fmtid="{D5CDD505-2E9C-101B-9397-08002B2CF9AE}" pid="9" name="*Choix du statut">
    <vt:lpwstr>En cours / En validation / Validé</vt:lpwstr>
  </property>
  <property fmtid="{D5CDD505-2E9C-101B-9397-08002B2CF9AE}" pid="10" name="*Choix classification">
    <vt:lpwstr>Publique / Interne / Restreinte / Confidentielle</vt:lpwstr>
  </property>
  <property fmtid="{D5CDD505-2E9C-101B-9397-08002B2CF9AE}" pid="11" name="Publication">
    <vt:lpwstr>avril 2015</vt:lpwstr>
  </property>
</Properties>
</file>